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317" w:rsidRPr="00C66EBB" w:rsidRDefault="007D1317" w:rsidP="00863812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 w:rsidRPr="00C66EBB">
        <w:rPr>
          <w:rFonts w:ascii="Times New Roman" w:hAnsi="Times New Roman"/>
          <w:b/>
          <w:color w:val="FF0000"/>
          <w:sz w:val="28"/>
          <w:szCs w:val="28"/>
        </w:rPr>
        <w:t>Те</w:t>
      </w:r>
      <w:bookmarkStart w:id="0" w:name="_GoBack"/>
      <w:bookmarkEnd w:id="0"/>
      <w:r w:rsidRPr="00C66EBB">
        <w:rPr>
          <w:rFonts w:ascii="Times New Roman" w:hAnsi="Times New Roman"/>
          <w:b/>
          <w:color w:val="FF0000"/>
          <w:sz w:val="28"/>
          <w:szCs w:val="28"/>
        </w:rPr>
        <w:t>ма: Які в осені прикмети?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6EBB">
        <w:rPr>
          <w:rFonts w:ascii="Times New Roman" w:hAnsi="Times New Roman"/>
          <w:b/>
          <w:color w:val="FF0000"/>
          <w:sz w:val="28"/>
          <w:szCs w:val="28"/>
        </w:rPr>
        <w:t>Мета:</w:t>
      </w:r>
      <w:r>
        <w:rPr>
          <w:rFonts w:ascii="Times New Roman" w:hAnsi="Times New Roman"/>
          <w:sz w:val="28"/>
          <w:szCs w:val="28"/>
        </w:rPr>
        <w:t xml:space="preserve"> ознайомити учнів з осінніми місяцями;</w:t>
      </w:r>
      <w:r w:rsidRPr="00C66EBB">
        <w:rPr>
          <w:rFonts w:ascii="Times New Roman" w:hAnsi="Times New Roman"/>
          <w:sz w:val="28"/>
          <w:szCs w:val="28"/>
        </w:rPr>
        <w:t xml:space="preserve"> формувати уявлення</w:t>
      </w:r>
      <w:r>
        <w:rPr>
          <w:rFonts w:ascii="Times New Roman" w:hAnsi="Times New Roman"/>
          <w:sz w:val="28"/>
          <w:szCs w:val="28"/>
        </w:rPr>
        <w:t xml:space="preserve"> про ознаки осені</w:t>
      </w:r>
      <w:r w:rsidRPr="00C66EBB">
        <w:rPr>
          <w:rFonts w:ascii="Times New Roman" w:hAnsi="Times New Roman"/>
          <w:sz w:val="28"/>
          <w:szCs w:val="28"/>
        </w:rPr>
        <w:t>; розкрити історію походження назв місяців осені;</w:t>
      </w:r>
      <w:r>
        <w:rPr>
          <w:rFonts w:ascii="Times New Roman" w:hAnsi="Times New Roman"/>
          <w:sz w:val="28"/>
          <w:szCs w:val="28"/>
        </w:rPr>
        <w:t xml:space="preserve"> вчити описувати красу природи восени та позитивні емоції, які вона викликає;</w:t>
      </w:r>
      <w:r w:rsidRPr="00C66EBB">
        <w:rPr>
          <w:rFonts w:ascii="Times New Roman" w:hAnsi="Times New Roman"/>
          <w:sz w:val="28"/>
          <w:szCs w:val="28"/>
        </w:rPr>
        <w:t xml:space="preserve"> розвивати</w:t>
      </w:r>
      <w:r>
        <w:rPr>
          <w:rFonts w:ascii="Times New Roman" w:hAnsi="Times New Roman"/>
          <w:sz w:val="28"/>
          <w:szCs w:val="28"/>
        </w:rPr>
        <w:t xml:space="preserve"> мовлення,</w:t>
      </w:r>
      <w:r w:rsidRPr="00C66EBB">
        <w:rPr>
          <w:rFonts w:ascii="Times New Roman" w:hAnsi="Times New Roman"/>
          <w:sz w:val="28"/>
          <w:szCs w:val="28"/>
        </w:rPr>
        <w:t xml:space="preserve"> спостережливість, творчу уяву, увагу, ф</w:t>
      </w:r>
      <w:r>
        <w:rPr>
          <w:rFonts w:ascii="Times New Roman" w:hAnsi="Times New Roman"/>
          <w:sz w:val="28"/>
          <w:szCs w:val="28"/>
        </w:rPr>
        <w:t xml:space="preserve">антазію, навички роботи в парі; </w:t>
      </w:r>
      <w:r w:rsidRPr="00C66EBB">
        <w:rPr>
          <w:rFonts w:ascii="Times New Roman" w:hAnsi="Times New Roman"/>
          <w:sz w:val="28"/>
          <w:szCs w:val="28"/>
        </w:rPr>
        <w:t xml:space="preserve">виховувати любов та шанобливе ставлення до природи. </w:t>
      </w:r>
    </w:p>
    <w:p w:rsidR="007D1317" w:rsidRPr="00347966" w:rsidRDefault="007D1317" w:rsidP="00863812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C66EBB">
        <w:rPr>
          <w:rFonts w:ascii="Times New Roman" w:hAnsi="Times New Roman"/>
          <w:b/>
          <w:bCs/>
          <w:color w:val="FF0000"/>
          <w:sz w:val="28"/>
          <w:szCs w:val="28"/>
        </w:rPr>
        <w:t>Тип уроку</w:t>
      </w:r>
      <w:r w:rsidRPr="00C66EBB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C66EBB">
        <w:rPr>
          <w:rFonts w:ascii="Times New Roman" w:hAnsi="Times New Roman"/>
          <w:bCs/>
          <w:sz w:val="28"/>
          <w:szCs w:val="28"/>
        </w:rPr>
        <w:t>урок вивчення нового матеріалу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66EBB">
        <w:rPr>
          <w:rFonts w:ascii="Times New Roman" w:hAnsi="Times New Roman"/>
          <w:b/>
          <w:bCs/>
          <w:color w:val="FF0000"/>
          <w:sz w:val="28"/>
          <w:szCs w:val="28"/>
        </w:rPr>
        <w:t>Обладнання</w:t>
      </w:r>
      <w:r w:rsidRPr="00C66EBB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C66EBB">
        <w:rPr>
          <w:rFonts w:ascii="Times New Roman" w:hAnsi="Times New Roman"/>
          <w:bCs/>
          <w:sz w:val="28"/>
          <w:szCs w:val="28"/>
        </w:rPr>
        <w:t>проектор, презентація</w:t>
      </w:r>
      <w:r>
        <w:rPr>
          <w:rFonts w:ascii="Times New Roman" w:hAnsi="Times New Roman"/>
          <w:bCs/>
          <w:sz w:val="28"/>
          <w:szCs w:val="28"/>
          <w:lang w:val="ru-RU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 різнокольорові листочки із паперу,підручник Природознавство І. Грущинська 2 клас, аудіозапис фізхвилинки, картки для творчого завдання.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6EBB">
        <w:rPr>
          <w:rFonts w:ascii="Times New Roman" w:hAnsi="Times New Roman"/>
          <w:bCs/>
          <w:sz w:val="28"/>
          <w:szCs w:val="28"/>
        </w:rPr>
        <w:t>Хід уроку 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I.      ОРГАНІЗАЦІЙНИЙ МОМЕНТ</w:t>
      </w:r>
    </w:p>
    <w:p w:rsidR="007D1317" w:rsidRPr="00347966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C66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-</w:t>
      </w:r>
      <w:r w:rsidRPr="00C66EBB">
        <w:rPr>
          <w:rFonts w:ascii="Times New Roman" w:hAnsi="Times New Roman"/>
          <w:sz w:val="28"/>
          <w:szCs w:val="28"/>
        </w:rPr>
        <w:t>Дорогі діти ! Я хочу вас запросити сьогодні у світ чар</w:t>
      </w:r>
      <w:r>
        <w:rPr>
          <w:rFonts w:ascii="Times New Roman" w:hAnsi="Times New Roman"/>
          <w:sz w:val="28"/>
          <w:szCs w:val="28"/>
        </w:rPr>
        <w:t xml:space="preserve">івної природи.(слайд 1) </w:t>
      </w:r>
    </w:p>
    <w:p w:rsidR="007D1317" w:rsidRDefault="007D1317" w:rsidP="00863812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17D51">
        <w:rPr>
          <w:rFonts w:ascii="Times New Roman" w:hAnsi="Times New Roman"/>
          <w:b/>
          <w:sz w:val="28"/>
          <w:szCs w:val="28"/>
        </w:rPr>
        <w:t>Мотивація навчання</w:t>
      </w:r>
      <w:r w:rsidRPr="00E17D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Вчитель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</w:t>
      </w:r>
      <w:r w:rsidRPr="00E17D51">
        <w:rPr>
          <w:rFonts w:ascii="Times New Roman" w:hAnsi="Times New Roman"/>
          <w:sz w:val="28"/>
          <w:szCs w:val="28"/>
        </w:rPr>
        <w:t>Пролунав уже дзвінок</w:t>
      </w:r>
      <w:r>
        <w:rPr>
          <w:rFonts w:ascii="Times New Roman" w:hAnsi="Times New Roman"/>
          <w:sz w:val="28"/>
          <w:szCs w:val="28"/>
        </w:rPr>
        <w:t>,</w:t>
      </w:r>
      <w:r w:rsidRPr="00E17D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Починає</w:t>
      </w:r>
      <w:r>
        <w:rPr>
          <w:rFonts w:ascii="Times New Roman" w:hAnsi="Times New Roman"/>
          <w:sz w:val="28"/>
          <w:szCs w:val="28"/>
          <w:lang w:val="ru-RU"/>
        </w:rPr>
        <w:t>ться</w:t>
      </w:r>
      <w:r w:rsidRPr="00E17D51">
        <w:rPr>
          <w:rFonts w:ascii="Times New Roman" w:hAnsi="Times New Roman"/>
          <w:sz w:val="28"/>
          <w:szCs w:val="28"/>
        </w:rPr>
        <w:t xml:space="preserve"> урок</w:t>
      </w:r>
      <w:r>
        <w:rPr>
          <w:rFonts w:ascii="Times New Roman" w:hAnsi="Times New Roman"/>
          <w:sz w:val="28"/>
          <w:szCs w:val="28"/>
        </w:rPr>
        <w:t>.</w:t>
      </w:r>
      <w:r w:rsidRPr="00E17D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Він осінній і цікавий</w:t>
      </w:r>
      <w:r>
        <w:rPr>
          <w:rFonts w:ascii="Times New Roman" w:hAnsi="Times New Roman"/>
          <w:sz w:val="28"/>
          <w:szCs w:val="28"/>
        </w:rPr>
        <w:t xml:space="preserve">,                                                                                                 То ж гостей зібрав чимало.                                                                                       Всі повернемось обличчям до гостей                                                                         </w:t>
      </w:r>
      <w:r w:rsidRPr="00E17D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І лагідно промовим «Добрий день».</w:t>
      </w:r>
      <w:r w:rsidRPr="00E17D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  <w:r w:rsidRPr="00E17D5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-Д</w:t>
      </w:r>
      <w:r>
        <w:rPr>
          <w:rFonts w:ascii="Times New Roman" w:hAnsi="Times New Roman"/>
          <w:sz w:val="28"/>
          <w:szCs w:val="28"/>
        </w:rPr>
        <w:t>іти, якими ви хочете бути протягом уроку?</w:t>
      </w:r>
    </w:p>
    <w:p w:rsidR="007D1317" w:rsidRDefault="007D1317" w:rsidP="00863812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У- уважними                                                                                                                                   Р- розумними                                                                                                                             О- організованими                                                                                                                           К- кмітливими </w:t>
      </w:r>
    </w:p>
    <w:p w:rsidR="007D1317" w:rsidRPr="009F4390" w:rsidRDefault="007D1317" w:rsidP="00863812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 xml:space="preserve">-На уроці ви повинні </w:t>
      </w:r>
    </w:p>
    <w:p w:rsidR="007D1317" w:rsidRDefault="007D1317" w:rsidP="00863812">
      <w:pPr>
        <w:spacing w:line="240" w:lineRule="auto"/>
        <w:rPr>
          <w:rFonts w:ascii="Times New Roman" w:hAnsi="Times New Roman"/>
          <w:color w:val="002060"/>
          <w:sz w:val="28"/>
          <w:szCs w:val="28"/>
        </w:rPr>
      </w:pPr>
      <w:r w:rsidRPr="009963F3">
        <w:rPr>
          <w:rFonts w:ascii="Times New Roman" w:hAnsi="Times New Roman"/>
          <w:color w:val="002060"/>
          <w:sz w:val="28"/>
          <w:szCs w:val="28"/>
        </w:rPr>
        <w:t xml:space="preserve">Не просто слухати, а чути.                                                                                                Не просто дивитись, а бачити.                                                                                                     Не просто відповідати, а міркувати.                                                                                 Дружно й плідно працювати. </w:t>
      </w:r>
    </w:p>
    <w:p w:rsidR="007D1317" w:rsidRPr="009F4390" w:rsidRDefault="007D1317" w:rsidP="00863812">
      <w:pPr>
        <w:spacing w:line="240" w:lineRule="auto"/>
        <w:rPr>
          <w:rFonts w:ascii="Times New Roman" w:hAnsi="Times New Roman"/>
          <w:color w:val="002060"/>
          <w:sz w:val="28"/>
          <w:szCs w:val="28"/>
        </w:rPr>
      </w:pPr>
      <w:r w:rsidRPr="00C66EBB">
        <w:rPr>
          <w:rFonts w:ascii="Times New Roman" w:hAnsi="Times New Roman"/>
          <w:b/>
          <w:color w:val="002060"/>
          <w:sz w:val="28"/>
          <w:szCs w:val="28"/>
        </w:rPr>
        <w:t xml:space="preserve">II.    Хвилинка спостережень  </w:t>
      </w:r>
      <w:r>
        <w:rPr>
          <w:rFonts w:ascii="Times New Roman" w:hAnsi="Times New Roman"/>
          <w:color w:val="002060"/>
          <w:sz w:val="28"/>
          <w:szCs w:val="28"/>
          <w:lang w:val="ru-RU"/>
        </w:rPr>
        <w:t>(слайд 2)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-</w:t>
      </w:r>
      <w:r w:rsidRPr="00C66EBB">
        <w:rPr>
          <w:rFonts w:ascii="Times New Roman" w:hAnsi="Times New Roman"/>
          <w:sz w:val="28"/>
          <w:szCs w:val="28"/>
        </w:rPr>
        <w:t>Яке сьогодні число? Який день тижня? Яка температура? Що можна сказати про стан неба? Чи є сьогодні вітер? Який він за силою? Чи були сьогодні опади? Які?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6EBB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>ІІ. АКТУАЛІЗАЦІЯ ОПОРНИХ ЗНАНЬ</w:t>
      </w:r>
    </w:p>
    <w:p w:rsidR="007D1317" w:rsidRPr="002A305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-</w:t>
      </w:r>
      <w:r w:rsidRPr="00C66EBB">
        <w:rPr>
          <w:rFonts w:ascii="Times New Roman" w:hAnsi="Times New Roman"/>
          <w:sz w:val="28"/>
          <w:szCs w:val="28"/>
        </w:rPr>
        <w:t>Як ви думаєте, чому на дошці листочки? Якого вони кольору? Про що ми б</w:t>
      </w:r>
      <w:r>
        <w:rPr>
          <w:rFonts w:ascii="Times New Roman" w:hAnsi="Times New Roman"/>
          <w:sz w:val="28"/>
          <w:szCs w:val="28"/>
        </w:rPr>
        <w:t>удемо говорити на уроці?</w:t>
      </w:r>
    </w:p>
    <w:p w:rsidR="007D1317" w:rsidRPr="00C13FF0" w:rsidRDefault="007D1317" w:rsidP="00863812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C13FF0">
        <w:rPr>
          <w:rFonts w:ascii="Times New Roman" w:hAnsi="Times New Roman"/>
          <w:b/>
          <w:sz w:val="28"/>
          <w:szCs w:val="28"/>
        </w:rPr>
        <w:t xml:space="preserve">Загадування загадок 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6EBB">
        <w:rPr>
          <w:rFonts w:ascii="Times New Roman" w:hAnsi="Times New Roman"/>
          <w:sz w:val="28"/>
          <w:szCs w:val="28"/>
        </w:rPr>
        <w:t xml:space="preserve">1.Хтось відкрив на небі душ, повно на землі калюж, і на нас водиця ллється, як це явище зоветься? (дощ)                                                                                                                                             2.Без крил, а літає, ніхто її не б’є, а вона плаче (хмара)                                                                                                   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6EBB">
        <w:rPr>
          <w:rFonts w:ascii="Times New Roman" w:hAnsi="Times New Roman"/>
          <w:sz w:val="28"/>
          <w:szCs w:val="28"/>
        </w:rPr>
        <w:t xml:space="preserve">3.В школах дзвоник продзвенів, школярів дім знань зустрів, в лісі виросли грибочки,  у опеньках всі пеньочки (вересень)                                                                                                       4.Дивний ключ у небі лине, не залізний, а пташиний. Цим ключем в осінній млі відлітають (журавлі)                                                                                                                                                          5.Золоті метелики з дерева летять, крильцями своїми сумно шарудять (листопад)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 w:rsidRPr="00C66EBB">
        <w:rPr>
          <w:rFonts w:ascii="Times New Roman" w:hAnsi="Times New Roman"/>
          <w:sz w:val="28"/>
          <w:szCs w:val="28"/>
        </w:rPr>
        <w:t xml:space="preserve"> 6.Хто на зиму роздягається. А на літо одягається? (дерево)                                                                                                7.</w:t>
      </w:r>
      <w:r>
        <w:rPr>
          <w:rFonts w:ascii="Times New Roman" w:hAnsi="Times New Roman"/>
          <w:sz w:val="28"/>
          <w:szCs w:val="28"/>
          <w:lang w:val="ru-RU"/>
        </w:rPr>
        <w:t xml:space="preserve">Без пензлика, без олівця                                                                                    Розфарбувала деревця.                                                                                                         </w:t>
      </w:r>
      <w:r w:rsidRPr="00C66EBB">
        <w:rPr>
          <w:rFonts w:ascii="Times New Roman" w:hAnsi="Times New Roman"/>
          <w:sz w:val="28"/>
          <w:szCs w:val="28"/>
        </w:rPr>
        <w:t>У лісах, садах блукає.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</w:t>
      </w:r>
      <w:r w:rsidRPr="00C66EBB">
        <w:rPr>
          <w:rFonts w:ascii="Times New Roman" w:hAnsi="Times New Roman"/>
          <w:sz w:val="28"/>
          <w:szCs w:val="28"/>
        </w:rPr>
        <w:t xml:space="preserve"> Жовті шати одягає</w:t>
      </w:r>
      <w:r>
        <w:rPr>
          <w:rFonts w:ascii="Times New Roman" w:hAnsi="Times New Roman"/>
          <w:sz w:val="28"/>
          <w:szCs w:val="28"/>
        </w:rPr>
        <w:t xml:space="preserve">.                                                                                                      </w:t>
      </w:r>
      <w:r w:rsidRPr="00C66EBB">
        <w:rPr>
          <w:rFonts w:ascii="Times New Roman" w:hAnsi="Times New Roman"/>
          <w:sz w:val="28"/>
          <w:szCs w:val="28"/>
        </w:rPr>
        <w:t>. Золотисту стелить постіль.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C66EBB">
        <w:rPr>
          <w:rFonts w:ascii="Times New Roman" w:hAnsi="Times New Roman"/>
          <w:sz w:val="28"/>
          <w:szCs w:val="28"/>
        </w:rPr>
        <w:t xml:space="preserve"> Жде сестрицю білу в гості. (Осінь)</w:t>
      </w:r>
      <w:r>
        <w:rPr>
          <w:rFonts w:ascii="Times New Roman" w:hAnsi="Times New Roman"/>
          <w:sz w:val="28"/>
          <w:szCs w:val="28"/>
        </w:rPr>
        <w:t xml:space="preserve"> (слайд 3) </w:t>
      </w:r>
    </w:p>
    <w:p w:rsidR="007D1317" w:rsidRPr="00E83C92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-</w:t>
      </w:r>
      <w:r w:rsidRPr="00C66EBB">
        <w:rPr>
          <w:rFonts w:ascii="Times New Roman" w:hAnsi="Times New Roman"/>
          <w:sz w:val="28"/>
          <w:szCs w:val="28"/>
        </w:rPr>
        <w:t>Як ви думаєте, чому я підібрала саме ці загадки? До якої пори року можна віднести всі ці явища? Що таке для вас осінь? Які ознаки осені ви можете назвати.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</w:rPr>
        <w:t>Створення асоціативного куща</w:t>
      </w:r>
      <w:r>
        <w:rPr>
          <w:rFonts w:ascii="Times New Roman" w:hAnsi="Times New Roman"/>
          <w:i/>
          <w:sz w:val="28"/>
          <w:szCs w:val="28"/>
          <w:lang w:val="ru-RU"/>
        </w:rPr>
        <w:t>.</w:t>
      </w:r>
      <w:r w:rsidRPr="00E17D51">
        <w:rPr>
          <w:rFonts w:ascii="Times New Roman" w:hAnsi="Times New Roman"/>
          <w:i/>
          <w:sz w:val="28"/>
          <w:szCs w:val="28"/>
        </w:rPr>
        <w:t xml:space="preserve"> Осінь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 (на дошці)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І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C13FF0">
        <w:rPr>
          <w:rFonts w:ascii="Times New Roman" w:hAnsi="Times New Roman"/>
          <w:sz w:val="28"/>
          <w:szCs w:val="28"/>
          <w:lang w:val="ru-RU"/>
        </w:rPr>
        <w:t>ПОВ</w:t>
      </w:r>
      <w:r w:rsidRPr="00C13FF0">
        <w:rPr>
          <w:rFonts w:ascii="Times New Roman" w:hAnsi="Times New Roman"/>
          <w:sz w:val="28"/>
          <w:szCs w:val="28"/>
        </w:rPr>
        <w:t>ІДОМЛЕННЯ</w:t>
      </w:r>
      <w:r>
        <w:rPr>
          <w:rFonts w:ascii="Times New Roman" w:hAnsi="Times New Roman"/>
          <w:sz w:val="28"/>
          <w:szCs w:val="28"/>
        </w:rPr>
        <w:t xml:space="preserve"> ТЕМИ І МЕТИ УРОКУ (слайди 4 -5)                                                      </w:t>
      </w:r>
      <w:r w:rsidRPr="006F1980">
        <w:rPr>
          <w:rFonts w:ascii="Times New Roman" w:hAnsi="Times New Roman"/>
          <w:b/>
          <w:sz w:val="28"/>
          <w:szCs w:val="28"/>
        </w:rPr>
        <w:t>Запитання дощика</w:t>
      </w:r>
      <w:r>
        <w:rPr>
          <w:rFonts w:ascii="Times New Roman" w:hAnsi="Times New Roman"/>
          <w:sz w:val="28"/>
          <w:szCs w:val="28"/>
        </w:rPr>
        <w:t xml:space="preserve"> (слайди 6-10) </w:t>
      </w:r>
    </w:p>
    <w:p w:rsidR="007D1317" w:rsidRDefault="007D1317" w:rsidP="006828C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6EB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Учитель.</w:t>
      </w:r>
      <w:r w:rsidRPr="00C66EBB">
        <w:rPr>
          <w:rFonts w:ascii="Times New Roman" w:hAnsi="Times New Roman"/>
          <w:sz w:val="28"/>
          <w:szCs w:val="28"/>
        </w:rPr>
        <w:t xml:space="preserve"> Осінь – загадкова та чарівна пора. Вона може бути веселою та яскравою, коли все навкруги освітлене сонцем. Через деякий час осінь стає замріяною та сумною – йде дощ і день здається вічністю. А пот</w:t>
      </w:r>
      <w:r>
        <w:rPr>
          <w:rFonts w:ascii="Times New Roman" w:hAnsi="Times New Roman"/>
          <w:sz w:val="28"/>
          <w:szCs w:val="28"/>
        </w:rPr>
        <w:t>ім стає зовсім холодною. Про осінь складено дуже багато віршів, пісень, прислів</w:t>
      </w:r>
      <w:r w:rsidRPr="00E238F5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 xml:space="preserve">їв, казок, легенд.                                                                                                                                       -Послухайте легенду про осінь.                                                                                                                                </w:t>
      </w:r>
      <w:r w:rsidRPr="006828C3">
        <w:rPr>
          <w:rFonts w:ascii="Times New Roman" w:hAnsi="Times New Roman"/>
          <w:b/>
          <w:sz w:val="28"/>
          <w:szCs w:val="28"/>
        </w:rPr>
        <w:t>Ленда про Осінь</w:t>
      </w:r>
      <w:r>
        <w:rPr>
          <w:rFonts w:ascii="Times New Roman" w:hAnsi="Times New Roman"/>
          <w:sz w:val="28"/>
          <w:szCs w:val="28"/>
        </w:rPr>
        <w:t>.(</w:t>
      </w:r>
      <w:r w:rsidRPr="00E238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слайд 11)                                                                                         - І осінь виконує </w:t>
      </w:r>
      <w:r w:rsidRPr="00E238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наказ Сонця, і щороку  дарує нам щедрі дарунки.                         - Як саме Осінь виконує батьківський наказ? (відповіді дітей)                   </w:t>
      </w:r>
    </w:p>
    <w:p w:rsidR="007D1317" w:rsidRDefault="007D1317" w:rsidP="006828C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Дійсно, осінь щедра, багата, лагідна</w:t>
      </w:r>
      <w:r w:rsidRPr="001F5B1F">
        <w:rPr>
          <w:rFonts w:ascii="Times New Roman" w:hAnsi="Times New Roman"/>
          <w:sz w:val="28"/>
          <w:szCs w:val="28"/>
        </w:rPr>
        <w:t>, ч</w:t>
      </w:r>
      <w:r>
        <w:rPr>
          <w:rFonts w:ascii="Times New Roman" w:hAnsi="Times New Roman"/>
          <w:sz w:val="28"/>
          <w:szCs w:val="28"/>
        </w:rPr>
        <w:t>арівна</w:t>
      </w:r>
      <w:r w:rsidRPr="001F5B1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то ж давайте запросимо красуню Осінь до нас на урок.                                                                                                 ОСІНЬ.                                                                                                                                     -</w:t>
      </w:r>
      <w:r w:rsidRPr="006828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Добрий день, дорогі діти й гості!                                                                               Певно, ви мене чекали, бо вже прийшла моя пора.                                                                                                          </w:t>
      </w:r>
    </w:p>
    <w:p w:rsidR="007D1317" w:rsidRPr="006828C3" w:rsidRDefault="007D1317" w:rsidP="006828C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Тому мене ви всі пізнали:</w:t>
      </w:r>
      <w:r w:rsidRPr="006828C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6828C3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</w:t>
      </w:r>
      <w:r w:rsidRPr="008D48D7">
        <w:rPr>
          <w:rFonts w:ascii="Times New Roman" w:hAnsi="Times New Roman"/>
          <w:b/>
          <w:sz w:val="28"/>
          <w:szCs w:val="28"/>
        </w:rPr>
        <w:t xml:space="preserve">  </w:t>
      </w:r>
      <w:r w:rsidRPr="006828C3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828C3">
        <w:rPr>
          <w:rFonts w:ascii="Times New Roman" w:hAnsi="Times New Roman"/>
          <w:sz w:val="28"/>
          <w:szCs w:val="28"/>
        </w:rPr>
        <w:t xml:space="preserve">   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щедра осінь золота.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сама до вас прийшла -                                                                                                                              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Трьох братів привела.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Їх за описом впізнайте.                                                                                                         Як їх звати відгадайте.</w:t>
      </w:r>
    </w:p>
    <w:p w:rsidR="007D1317" w:rsidRPr="00823C01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23C01">
        <w:rPr>
          <w:rFonts w:ascii="Times New Roman" w:hAnsi="Times New Roman"/>
          <w:sz w:val="28"/>
          <w:szCs w:val="28"/>
        </w:rPr>
        <w:t xml:space="preserve"> </w:t>
      </w:r>
      <w:r w:rsidRPr="009901DF">
        <w:rPr>
          <w:rFonts w:ascii="Times New Roman" w:hAnsi="Times New Roman"/>
          <w:sz w:val="28"/>
          <w:szCs w:val="28"/>
        </w:rPr>
        <w:t>-</w:t>
      </w:r>
      <w:r w:rsidRPr="00823C01">
        <w:rPr>
          <w:rFonts w:ascii="Times New Roman" w:hAnsi="Times New Roman"/>
          <w:sz w:val="28"/>
          <w:szCs w:val="28"/>
        </w:rPr>
        <w:t xml:space="preserve"> У п</w:t>
      </w:r>
      <w:r>
        <w:rPr>
          <w:rFonts w:ascii="Times New Roman" w:hAnsi="Times New Roman"/>
          <w:sz w:val="28"/>
          <w:szCs w:val="28"/>
        </w:rPr>
        <w:t>івденний край землі, відлітають журавлі</w:t>
      </w:r>
    </w:p>
    <w:p w:rsidR="007D1317" w:rsidRPr="00823C01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23C01">
        <w:rPr>
          <w:rFonts w:ascii="Times New Roman" w:hAnsi="Times New Roman"/>
          <w:sz w:val="28"/>
          <w:szCs w:val="28"/>
        </w:rPr>
        <w:t xml:space="preserve">  І дзвінкий шкільний дзвінок кличе учнів на </w:t>
      </w:r>
      <w:r>
        <w:rPr>
          <w:rFonts w:ascii="Times New Roman" w:hAnsi="Times New Roman"/>
          <w:sz w:val="28"/>
          <w:szCs w:val="28"/>
        </w:rPr>
        <w:t>урок.</w:t>
      </w:r>
    </w:p>
    <w:p w:rsidR="007D1317" w:rsidRPr="00823C01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01D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У якому місяці це буває? (у вересні)</w:t>
      </w:r>
    </w:p>
    <w:p w:rsidR="007D1317" w:rsidRPr="00823C01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ВЕРЕСЕНЬ</w:t>
      </w:r>
    </w:p>
    <w:p w:rsidR="007D1317" w:rsidRPr="00823C01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Перший місяць вересень, він смачний.</w:t>
      </w:r>
    </w:p>
    <w:p w:rsidR="007D1317" w:rsidRPr="00823C01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Нам дарує яблука запашні,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Груші,сливи, дині й виноград -</w:t>
      </w:r>
    </w:p>
    <w:p w:rsidR="007D1317" w:rsidRPr="00403635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То солодка радість для наших малят.</w:t>
      </w:r>
      <w:r>
        <w:rPr>
          <w:rFonts w:ascii="Times New Roman" w:hAnsi="Times New Roman"/>
          <w:sz w:val="28"/>
          <w:szCs w:val="28"/>
          <w:lang w:val="ru-RU"/>
        </w:rPr>
        <w:t>(слайд 12)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ОСІНЬ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-Уже з дерев опадає листя жовте -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 землею ходить місяць… (жовтень)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ЖОВТЕНЬ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Жовтень так мене назвали,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 кругом все жовтим стало.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Розфарбую все навкруг -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Золотіє ліс та луг.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ОСІНЬ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Краплі з неба,дахів, стріх,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Дощ холодний,перший сніг.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Почорнів від листя сад.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Що за місяць? (листопад)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ЛИСТОПАД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Листопадом мене називають,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 листочки з дерев опадають,</w:t>
      </w:r>
    </w:p>
    <w:p w:rsidR="007D1317" w:rsidRPr="00403635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</w:rPr>
        <w:t>ітер понад лісом співа – гуде,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Засинайте скоріше, зима іде.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ВЧИТЕЛЬ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-Знаємо, що восени погода часто змінюється. І нам необхідно описати нашу осінь.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Допоможе нам у цьому бюро погоди.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БЮРО ПОГОДИ (слайд 13)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-Добрий день! З вами бюро погоди.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Ось і настала пізня осінь. Сонечко гріє слабко, та не так весело.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-Небо вкрите хмарами. Часто ідуть дощі.(слайд 14)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-Усі перелітні птахи відлетіли у теплі краї. (слайд 15)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-Люди зібрали урожай овочів і фруктів.(слайд 16)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 дерев облітає листя.(слайд 17)</w:t>
      </w:r>
    </w:p>
    <w:p w:rsidR="007D1317" w:rsidRPr="009C74D0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-Вітер плаче,вітер віє, дощ осінній дрібно сіє,жовкне листя, в</w:t>
      </w:r>
      <w:r w:rsidRPr="009C74D0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>януть квіти, скрізь калужі по налито. (слайд 18)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-Дні стали коротші. Незабаром настане зима.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-Дякую за увагу.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ВЧИТЕЛЬ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-Дякую. Бюро погоди нам точно описало осінь, її ознаки і як справжній синоптик повідомив, що незабаром настане зима.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зараз ви дізнаєтеся про те, які зміни природи відображені у назвах осінніх місяців, походження їх назв.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358FD">
        <w:rPr>
          <w:rFonts w:ascii="Times New Roman" w:hAnsi="Times New Roman"/>
          <w:b/>
          <w:sz w:val="28"/>
          <w:szCs w:val="28"/>
        </w:rPr>
        <w:t>Інтерактивна гра</w:t>
      </w:r>
      <w:r>
        <w:rPr>
          <w:rFonts w:ascii="Times New Roman" w:hAnsi="Times New Roman"/>
          <w:sz w:val="28"/>
          <w:szCs w:val="28"/>
        </w:rPr>
        <w:t>. «Навчаючись – вчуся»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95B2A">
        <w:rPr>
          <w:rFonts w:ascii="Times New Roman" w:hAnsi="Times New Roman"/>
          <w:b/>
          <w:sz w:val="28"/>
          <w:szCs w:val="28"/>
        </w:rPr>
        <w:t>Працюємо за підручником</w:t>
      </w:r>
      <w:r>
        <w:rPr>
          <w:rFonts w:ascii="Times New Roman" w:hAnsi="Times New Roman"/>
          <w:sz w:val="28"/>
          <w:szCs w:val="28"/>
        </w:rPr>
        <w:t xml:space="preserve"> (с. 38-41), (слайд 20)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-А зараз ми відвідаємо художню галерею Матінки Природи. (с38) 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-Які кольори перевжають? Чому художники вибрали саме ці кольори? Який місяць зображений на картинах?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-Прочитайте про вересень.(с. 39) Він ніби хоче продовжити літо. Чому так кажуть? (слайд 21)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-Тепло чи холодно у вересні? (тепло) (слайд 22)                                            </w:t>
      </w:r>
      <w:r w:rsidRPr="00C66EB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C66EBB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C66EB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C66EBB">
        <w:rPr>
          <w:rFonts w:ascii="Times New Roman" w:hAnsi="Times New Roman"/>
          <w:sz w:val="28"/>
          <w:szCs w:val="28"/>
        </w:rPr>
        <w:t xml:space="preserve">Яким стало повітря у вересні порівняно з </w:t>
      </w:r>
      <w:r>
        <w:rPr>
          <w:rFonts w:ascii="Times New Roman" w:hAnsi="Times New Roman"/>
          <w:sz w:val="28"/>
          <w:szCs w:val="28"/>
        </w:rPr>
        <w:t>літом: жарке чи прохолодніше? (Н</w:t>
      </w:r>
      <w:r w:rsidRPr="00C66EBB">
        <w:rPr>
          <w:rFonts w:ascii="Times New Roman" w:hAnsi="Times New Roman"/>
          <w:sz w:val="28"/>
          <w:szCs w:val="28"/>
        </w:rPr>
        <w:t>е таке жарке, як влітку, прохолодніше)                                                                                                                                          Стало прохолодніше, особливо вранці та ввечері, але вдень ще буває інколи сонячно й тепло. Чому змінилась температура повітря? Із чим це пов’язано?                                                                                  Як стоїть Сонце над горизонтом порівняно з літом: високо чи нижче? (Сонце стоїть</w:t>
      </w:r>
      <w:r>
        <w:rPr>
          <w:rFonts w:ascii="Times New Roman" w:hAnsi="Times New Roman"/>
          <w:sz w:val="28"/>
          <w:szCs w:val="28"/>
        </w:rPr>
        <w:t xml:space="preserve"> над горизонтом нижче. Промені с</w:t>
      </w:r>
      <w:r w:rsidRPr="00C66EBB">
        <w:rPr>
          <w:rFonts w:ascii="Times New Roman" w:hAnsi="Times New Roman"/>
          <w:sz w:val="28"/>
          <w:szCs w:val="28"/>
        </w:rPr>
        <w:t>онця не прямо падають на Земл</w:t>
      </w:r>
      <w:r>
        <w:rPr>
          <w:rFonts w:ascii="Times New Roman" w:hAnsi="Times New Roman"/>
          <w:sz w:val="28"/>
          <w:szCs w:val="28"/>
        </w:rPr>
        <w:t>ю, а під</w:t>
      </w:r>
      <w:r w:rsidRPr="00C66EBB">
        <w:rPr>
          <w:rFonts w:ascii="Times New Roman" w:hAnsi="Times New Roman"/>
          <w:sz w:val="28"/>
          <w:szCs w:val="28"/>
        </w:rPr>
        <w:t xml:space="preserve"> кутом)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  <w:r w:rsidRPr="00C66EBB">
        <w:rPr>
          <w:rFonts w:ascii="Times New Roman" w:hAnsi="Times New Roman"/>
          <w:sz w:val="28"/>
          <w:szCs w:val="28"/>
        </w:rPr>
        <w:t>Як Сонце прогріває Землю восени: сильніше</w:t>
      </w:r>
      <w:r>
        <w:rPr>
          <w:rFonts w:ascii="Times New Roman" w:hAnsi="Times New Roman"/>
          <w:sz w:val="28"/>
          <w:szCs w:val="28"/>
        </w:rPr>
        <w:t>,</w:t>
      </w:r>
      <w:r w:rsidRPr="00C66EBB">
        <w:rPr>
          <w:rFonts w:ascii="Times New Roman" w:hAnsi="Times New Roman"/>
          <w:sz w:val="28"/>
          <w:szCs w:val="28"/>
        </w:rPr>
        <w:t xml:space="preserve"> ніж улітку чи слабше? (Сонячні промені слабше прогрівають землю)                                                                                                                                           Які дні у вересні: такі ж довгі, як улітку чи коротші? (Дні стають коротшими)                                                       У народі вересе</w:t>
      </w:r>
      <w:r>
        <w:rPr>
          <w:rFonts w:ascii="Times New Roman" w:hAnsi="Times New Roman"/>
          <w:sz w:val="28"/>
          <w:szCs w:val="28"/>
        </w:rPr>
        <w:t>нь називають «хмурень». Чому? (Н</w:t>
      </w:r>
      <w:r w:rsidRPr="00C66EBB">
        <w:rPr>
          <w:rFonts w:ascii="Times New Roman" w:hAnsi="Times New Roman"/>
          <w:sz w:val="28"/>
          <w:szCs w:val="28"/>
        </w:rPr>
        <w:t>ебо часто вкривається хмарами</w:t>
      </w:r>
      <w:r>
        <w:rPr>
          <w:rFonts w:ascii="Times New Roman" w:hAnsi="Times New Roman"/>
          <w:sz w:val="28"/>
          <w:szCs w:val="28"/>
        </w:rPr>
        <w:t>,</w:t>
      </w:r>
      <w:r w:rsidRPr="00C66EBB">
        <w:rPr>
          <w:rFonts w:ascii="Times New Roman" w:hAnsi="Times New Roman"/>
          <w:sz w:val="28"/>
          <w:szCs w:val="28"/>
        </w:rPr>
        <w:t xml:space="preserve"> або хмуриться)</w:t>
      </w:r>
      <w:r>
        <w:rPr>
          <w:rFonts w:ascii="Times New Roman" w:hAnsi="Times New Roman"/>
          <w:sz w:val="28"/>
          <w:szCs w:val="28"/>
        </w:rPr>
        <w:t xml:space="preserve"> (слайд 24)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4390">
        <w:rPr>
          <w:rFonts w:ascii="Times New Roman" w:hAnsi="Times New Roman"/>
          <w:b/>
          <w:i/>
          <w:sz w:val="28"/>
          <w:szCs w:val="28"/>
        </w:rPr>
        <w:t>Висновок.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C66EBB">
        <w:rPr>
          <w:rFonts w:ascii="Times New Roman" w:hAnsi="Times New Roman"/>
          <w:sz w:val="28"/>
          <w:szCs w:val="28"/>
        </w:rPr>
        <w:t>У вересні дні не такі теплі, як улітку; повітря чисте й прозоре;  світить яскраве сонечко, яке ховається за хмарами; іноді йде дрібний дощ; дме прохолодний вітерець;  ночі стають прохолодними; ясної теплої днини над землею літає павутиння. Цей теплий осінній період називається «бабиним літом»</w:t>
      </w:r>
      <w:r>
        <w:rPr>
          <w:rFonts w:ascii="Times New Roman" w:hAnsi="Times New Roman"/>
          <w:sz w:val="28"/>
          <w:szCs w:val="28"/>
        </w:rPr>
        <w:t>.</w:t>
      </w:r>
      <w:r w:rsidRPr="00C66EBB">
        <w:rPr>
          <w:rFonts w:ascii="Times New Roman" w:hAnsi="Times New Roman"/>
          <w:sz w:val="28"/>
          <w:szCs w:val="28"/>
        </w:rPr>
        <w:t xml:space="preserve"> У вере</w:t>
      </w:r>
      <w:r>
        <w:rPr>
          <w:rFonts w:ascii="Times New Roman" w:hAnsi="Times New Roman"/>
          <w:sz w:val="28"/>
          <w:szCs w:val="28"/>
        </w:rPr>
        <w:t xml:space="preserve">сні цвітуть осінні квіти.                  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</w:t>
      </w:r>
      <w:r w:rsidRPr="00C66EBB">
        <w:rPr>
          <w:rFonts w:ascii="Times New Roman" w:hAnsi="Times New Roman"/>
          <w:sz w:val="28"/>
          <w:szCs w:val="28"/>
        </w:rPr>
        <w:t xml:space="preserve">Який другий місяць осені? Чому його так назвали? </w:t>
      </w:r>
      <w:r>
        <w:rPr>
          <w:rFonts w:ascii="Times New Roman" w:hAnsi="Times New Roman"/>
          <w:sz w:val="28"/>
          <w:szCs w:val="28"/>
        </w:rPr>
        <w:t>(с. 39 підручника)</w:t>
      </w:r>
      <w:r w:rsidRPr="00C66EB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В які кольори фарбує чарі</w:t>
      </w:r>
      <w:r>
        <w:rPr>
          <w:rFonts w:ascii="Times New Roman" w:hAnsi="Times New Roman"/>
          <w:sz w:val="28"/>
          <w:szCs w:val="28"/>
        </w:rPr>
        <w:t>вниця-осінь листя на деревах? (Ж</w:t>
      </w:r>
      <w:r w:rsidRPr="00C66EBB">
        <w:rPr>
          <w:rFonts w:ascii="Times New Roman" w:hAnsi="Times New Roman"/>
          <w:sz w:val="28"/>
          <w:szCs w:val="28"/>
        </w:rPr>
        <w:t xml:space="preserve">овтий, багряний, червоний, золотистий) </w:t>
      </w:r>
      <w:r>
        <w:rPr>
          <w:rFonts w:ascii="Times New Roman" w:hAnsi="Times New Roman"/>
          <w:sz w:val="28"/>
          <w:szCs w:val="28"/>
        </w:rPr>
        <w:t>(слайди 25-27)</w:t>
      </w:r>
      <w:r w:rsidRPr="00C66EB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Як змінився колір неба? (Н</w:t>
      </w:r>
      <w:r w:rsidRPr="00C66EBB">
        <w:rPr>
          <w:rFonts w:ascii="Times New Roman" w:hAnsi="Times New Roman"/>
          <w:sz w:val="28"/>
          <w:szCs w:val="28"/>
        </w:rPr>
        <w:t>ебо стало сірим, на ньому збираються дощові хмари)                                             Яка різниц</w:t>
      </w:r>
      <w:r>
        <w:rPr>
          <w:rFonts w:ascii="Times New Roman" w:hAnsi="Times New Roman"/>
          <w:sz w:val="28"/>
          <w:szCs w:val="28"/>
        </w:rPr>
        <w:t>я між літнім дощем і осіннім? (Л</w:t>
      </w:r>
      <w:r w:rsidRPr="00C66EBB">
        <w:rPr>
          <w:rFonts w:ascii="Times New Roman" w:hAnsi="Times New Roman"/>
          <w:sz w:val="28"/>
          <w:szCs w:val="28"/>
        </w:rPr>
        <w:t xml:space="preserve">ітній дощ теплий і короткотривалий, а осінній – холодний, затяжний)                                                                                                                                        </w:t>
      </w:r>
      <w:r w:rsidRPr="0057764A">
        <w:rPr>
          <w:rFonts w:ascii="Times New Roman" w:hAnsi="Times New Roman"/>
          <w:b/>
          <w:i/>
          <w:sz w:val="28"/>
          <w:szCs w:val="28"/>
        </w:rPr>
        <w:t>Висновок</w:t>
      </w:r>
      <w:r w:rsidRPr="0057764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6EBB">
        <w:rPr>
          <w:rFonts w:ascii="Times New Roman" w:hAnsi="Times New Roman"/>
          <w:sz w:val="28"/>
          <w:szCs w:val="28"/>
        </w:rPr>
        <w:t>У жовтні на деревах жовкне листя. З кожним днем промені Сонця менше нагрівають землю. Стає все холоднішим повітря. Небо часто вкривають сірі</w:t>
      </w:r>
      <w:r>
        <w:rPr>
          <w:rFonts w:ascii="Times New Roman" w:hAnsi="Times New Roman"/>
          <w:sz w:val="28"/>
          <w:szCs w:val="28"/>
        </w:rPr>
        <w:t>,</w:t>
      </w:r>
      <w:r w:rsidRPr="00C66EBB">
        <w:rPr>
          <w:rFonts w:ascii="Times New Roman" w:hAnsi="Times New Roman"/>
          <w:sz w:val="28"/>
          <w:szCs w:val="28"/>
        </w:rPr>
        <w:t xml:space="preserve"> темні хмари. Йдуть дощі. Ранками довго клубочаться тумани. На грунті з’являються перші заморозки. На калюжах з’являється перший лід. Дні стають все коротшими, а ночі довшими. Ховаються комахи, птахи відлітають у вирій.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 «НАЗВИ КВІТКУ» (слайд 28)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</w:t>
      </w:r>
      <w:r w:rsidRPr="00C66EBB">
        <w:rPr>
          <w:rFonts w:ascii="Times New Roman" w:hAnsi="Times New Roman"/>
          <w:sz w:val="28"/>
          <w:szCs w:val="28"/>
        </w:rPr>
        <w:t xml:space="preserve">Як </w:t>
      </w:r>
      <w:r>
        <w:rPr>
          <w:rFonts w:ascii="Times New Roman" w:hAnsi="Times New Roman"/>
          <w:sz w:val="28"/>
          <w:szCs w:val="28"/>
        </w:rPr>
        <w:t xml:space="preserve">називають третій місяць осені? </w:t>
      </w:r>
      <w:r w:rsidRPr="00C66EB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(с.40 підручника) ( слайди 29-31) </w:t>
      </w:r>
      <w:r w:rsidRPr="00C66EB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6EBB">
        <w:rPr>
          <w:rFonts w:ascii="Times New Roman" w:hAnsi="Times New Roman"/>
          <w:sz w:val="28"/>
          <w:szCs w:val="28"/>
        </w:rPr>
        <w:t xml:space="preserve">Які зміни відбуваються у живій і неживій  природі. Облітає листя з дерев, кущів, в’януть і чорніють трав’янисті рослини.                                                                                                                          Чи чути спів птахів у садах і лісах, гудіння комах?                                                                                                                                                    Чому у народі кажуть, що листопад білими кіньми їде, зимі дорогу відчиняє? (випадає перший сніг) Листопад називають ще строкатим місяцем. Чому?                                                                              </w:t>
      </w:r>
      <w:r w:rsidRPr="009F4390">
        <w:rPr>
          <w:rFonts w:ascii="Times New Roman" w:hAnsi="Times New Roman"/>
          <w:b/>
          <w:i/>
          <w:sz w:val="28"/>
          <w:szCs w:val="28"/>
        </w:rPr>
        <w:t>Висновок</w:t>
      </w:r>
      <w:r w:rsidRPr="009F439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6EBB">
        <w:rPr>
          <w:rFonts w:ascii="Times New Roman" w:hAnsi="Times New Roman"/>
          <w:sz w:val="28"/>
          <w:szCs w:val="28"/>
        </w:rPr>
        <w:t>У листопаді ідуть затяжні холодні дощі, випадає сніг, бувають морози.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6EBB">
        <w:rPr>
          <w:rFonts w:ascii="Times New Roman" w:hAnsi="Times New Roman"/>
          <w:sz w:val="28"/>
          <w:szCs w:val="28"/>
        </w:rPr>
        <w:t>Отже, які зміни відбуваються у природі восени?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6EBB">
        <w:rPr>
          <w:rFonts w:ascii="Times New Roman" w:hAnsi="Times New Roman"/>
          <w:sz w:val="28"/>
          <w:szCs w:val="28"/>
        </w:rPr>
        <w:t>Які зміни відбулися восени в саду? На городі? Чим б</w:t>
      </w:r>
      <w:r>
        <w:rPr>
          <w:rFonts w:ascii="Times New Roman" w:hAnsi="Times New Roman"/>
          <w:sz w:val="28"/>
          <w:szCs w:val="28"/>
        </w:rPr>
        <w:t xml:space="preserve">агата та щедра осінь?  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256F">
        <w:rPr>
          <w:rFonts w:ascii="Times New Roman" w:hAnsi="Times New Roman"/>
          <w:i/>
          <w:sz w:val="28"/>
          <w:szCs w:val="28"/>
        </w:rPr>
        <w:t xml:space="preserve">  </w:t>
      </w:r>
      <w:r w:rsidRPr="007B6B79">
        <w:rPr>
          <w:rFonts w:ascii="Times New Roman" w:hAnsi="Times New Roman"/>
          <w:b/>
          <w:i/>
          <w:sz w:val="28"/>
          <w:szCs w:val="28"/>
        </w:rPr>
        <w:t xml:space="preserve">Гра «Хто більше назве осінніх овочів та фруктів»                                                                                                                                          </w:t>
      </w:r>
      <w:r w:rsidRPr="00C66EBB">
        <w:rPr>
          <w:rFonts w:ascii="Times New Roman" w:hAnsi="Times New Roman"/>
          <w:sz w:val="28"/>
          <w:szCs w:val="28"/>
        </w:rPr>
        <w:t xml:space="preserve">Якими словами можна описати осінь? (Золота, чарівниця, багата, щедра, різнобарвна)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</w:t>
      </w:r>
      <w:r w:rsidRPr="00C66EBB">
        <w:rPr>
          <w:rFonts w:ascii="Times New Roman" w:hAnsi="Times New Roman"/>
          <w:sz w:val="28"/>
          <w:szCs w:val="28"/>
        </w:rPr>
        <w:t xml:space="preserve"> Як ви ставитесь до осені? Чи подобається вона вам ? Чому?</w:t>
      </w:r>
    </w:p>
    <w:p w:rsidR="007D1317" w:rsidRPr="007B6B79" w:rsidRDefault="007D1317" w:rsidP="00863812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ru-RU"/>
        </w:rPr>
      </w:pPr>
      <w:r w:rsidRPr="007B6B79">
        <w:rPr>
          <w:rFonts w:ascii="Times New Roman" w:hAnsi="Times New Roman"/>
          <w:b/>
          <w:i/>
          <w:sz w:val="28"/>
          <w:szCs w:val="28"/>
        </w:rPr>
        <w:t xml:space="preserve">Фізхвилинка  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1317" w:rsidRPr="0075022F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022F"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</w:rPr>
        <w:t>.</w:t>
      </w:r>
      <w:r w:rsidRPr="007502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ЗАКРІПЛЕННЯ ЗНАНЬ, УМІНЬ І НАВИЧОК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7764A">
        <w:rPr>
          <w:rFonts w:ascii="Times New Roman" w:hAnsi="Times New Roman"/>
          <w:b/>
          <w:sz w:val="28"/>
          <w:szCs w:val="28"/>
        </w:rPr>
        <w:t>1.Творче завдання.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</w:t>
      </w:r>
      <w:r w:rsidRPr="00C66EBB">
        <w:rPr>
          <w:rFonts w:ascii="Times New Roman" w:hAnsi="Times New Roman"/>
          <w:sz w:val="28"/>
          <w:szCs w:val="28"/>
        </w:rPr>
        <w:t xml:space="preserve"> Складання вірша пр</w:t>
      </w:r>
      <w:r>
        <w:rPr>
          <w:rFonts w:ascii="Times New Roman" w:hAnsi="Times New Roman"/>
          <w:sz w:val="28"/>
          <w:szCs w:val="28"/>
        </w:rPr>
        <w:t xml:space="preserve">о осінь.( Робота в парі.) 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6EBB">
        <w:rPr>
          <w:rFonts w:ascii="Times New Roman" w:hAnsi="Times New Roman"/>
          <w:sz w:val="28"/>
          <w:szCs w:val="28"/>
        </w:rPr>
        <w:t xml:space="preserve">   ____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C66EBB">
        <w:rPr>
          <w:rFonts w:ascii="Times New Roman" w:hAnsi="Times New Roman"/>
          <w:sz w:val="28"/>
          <w:szCs w:val="28"/>
        </w:rPr>
        <w:t>осінь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6EBB">
        <w:rPr>
          <w:rFonts w:ascii="Times New Roman" w:hAnsi="Times New Roman"/>
          <w:sz w:val="28"/>
          <w:szCs w:val="28"/>
        </w:rPr>
        <w:t xml:space="preserve">   _____ просить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6EBB">
        <w:rPr>
          <w:rFonts w:ascii="Times New Roman" w:hAnsi="Times New Roman"/>
          <w:sz w:val="28"/>
          <w:szCs w:val="28"/>
        </w:rPr>
        <w:t xml:space="preserve">    _____частує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6EBB">
        <w:rPr>
          <w:rFonts w:ascii="Times New Roman" w:hAnsi="Times New Roman"/>
          <w:sz w:val="28"/>
          <w:szCs w:val="28"/>
        </w:rPr>
        <w:t xml:space="preserve">    _____готує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6EBB">
        <w:rPr>
          <w:rFonts w:ascii="Times New Roman" w:hAnsi="Times New Roman"/>
          <w:sz w:val="28"/>
          <w:szCs w:val="28"/>
        </w:rPr>
        <w:t>(Королева осінь всіх до столу просить всіх без винятку частує й для Зими запас готує)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C66EBB">
        <w:rPr>
          <w:rFonts w:ascii="Times New Roman" w:hAnsi="Times New Roman"/>
          <w:sz w:val="28"/>
          <w:szCs w:val="28"/>
        </w:rPr>
        <w:t>—  Розгляньте фотографії на с. 41. На які періоди поділяють осінь?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Pr="00C66EBB">
        <w:rPr>
          <w:rFonts w:ascii="Times New Roman" w:hAnsi="Times New Roman"/>
          <w:sz w:val="28"/>
          <w:szCs w:val="28"/>
        </w:rPr>
        <w:t xml:space="preserve"> </w:t>
      </w:r>
      <w:r w:rsidRPr="0057764A">
        <w:rPr>
          <w:rFonts w:ascii="Times New Roman" w:hAnsi="Times New Roman"/>
          <w:b/>
          <w:i/>
          <w:sz w:val="28"/>
          <w:szCs w:val="28"/>
        </w:rPr>
        <w:t>Підсумок</w:t>
      </w:r>
      <w:r w:rsidRPr="0057764A">
        <w:rPr>
          <w:rFonts w:ascii="Times New Roman" w:hAnsi="Times New Roman"/>
          <w:b/>
          <w:sz w:val="28"/>
          <w:szCs w:val="28"/>
        </w:rPr>
        <w:t>.</w:t>
      </w:r>
      <w:r w:rsidRPr="00C66EBB">
        <w:rPr>
          <w:rFonts w:ascii="Times New Roman" w:hAnsi="Times New Roman"/>
          <w:sz w:val="28"/>
          <w:szCs w:val="28"/>
        </w:rPr>
        <w:t xml:space="preserve"> Осінні місяці: вересень, жовтень, листопад. Восени дні стають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6EBB">
        <w:rPr>
          <w:rFonts w:ascii="Times New Roman" w:hAnsi="Times New Roman"/>
          <w:sz w:val="28"/>
          <w:szCs w:val="28"/>
        </w:rPr>
        <w:t>коротшими, а ночі — довшими. Сонце піднімається на небосхилі вже не так високо, як улітку, тому його промені слабше прогрівають землю. Температура повітря знижується, з'являються перші заморозки.</w:t>
      </w:r>
    </w:p>
    <w:p w:rsidR="007D1317" w:rsidRPr="0057764A" w:rsidRDefault="007D1317" w:rsidP="0086381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66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</w:t>
      </w:r>
      <w:r w:rsidRPr="00C66EBB">
        <w:rPr>
          <w:rFonts w:ascii="Times New Roman" w:hAnsi="Times New Roman"/>
          <w:sz w:val="28"/>
          <w:szCs w:val="28"/>
        </w:rPr>
        <w:t> </w:t>
      </w:r>
      <w:r w:rsidRPr="0057764A">
        <w:rPr>
          <w:rFonts w:ascii="Times New Roman" w:hAnsi="Times New Roman"/>
          <w:b/>
          <w:sz w:val="28"/>
          <w:szCs w:val="28"/>
        </w:rPr>
        <w:t>Фізхвилинка для очей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6EBB"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</w:rPr>
        <w:t>І</w:t>
      </w:r>
      <w:r w:rsidRPr="00C66EBB">
        <w:rPr>
          <w:rFonts w:ascii="Times New Roman" w:hAnsi="Times New Roman"/>
          <w:sz w:val="28"/>
          <w:szCs w:val="28"/>
        </w:rPr>
        <w:t>.    УЗАГАЛЬНЕННЯ Й СИСТЕМАТИЗАЦІЯ ЗНАНЬ</w:t>
      </w:r>
    </w:p>
    <w:p w:rsidR="007D1317" w:rsidRPr="001F5B1F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1.-Назв</w:t>
      </w:r>
      <w:r>
        <w:rPr>
          <w:rFonts w:ascii="Times New Roman" w:hAnsi="Times New Roman"/>
          <w:sz w:val="28"/>
          <w:szCs w:val="28"/>
        </w:rPr>
        <w:t>іть прикмети осені. (слайди 32-33)</w:t>
      </w:r>
    </w:p>
    <w:p w:rsidR="007D1317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2. Перевір себе: що я знаю про природу восени? (слайди 34-38)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6EBB">
        <w:rPr>
          <w:rFonts w:ascii="Times New Roman" w:hAnsi="Times New Roman"/>
          <w:sz w:val="28"/>
          <w:szCs w:val="28"/>
        </w:rPr>
        <w:t>VI</w:t>
      </w:r>
      <w:r>
        <w:rPr>
          <w:rFonts w:ascii="Times New Roman" w:hAnsi="Times New Roman"/>
          <w:sz w:val="28"/>
          <w:szCs w:val="28"/>
        </w:rPr>
        <w:t>І</w:t>
      </w:r>
      <w:r w:rsidRPr="00C66EBB">
        <w:rPr>
          <w:rFonts w:ascii="Times New Roman" w:hAnsi="Times New Roman"/>
          <w:sz w:val="28"/>
          <w:szCs w:val="28"/>
        </w:rPr>
        <w:t>.  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ПІДСУМОК. (слайд 39)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022F">
        <w:rPr>
          <w:rFonts w:ascii="Times New Roman" w:hAnsi="Times New Roman"/>
          <w:i/>
          <w:sz w:val="28"/>
          <w:szCs w:val="28"/>
        </w:rPr>
        <w:t>1.</w:t>
      </w:r>
      <w:r w:rsidRPr="0057764A">
        <w:rPr>
          <w:rFonts w:ascii="Times New Roman" w:hAnsi="Times New Roman"/>
          <w:b/>
          <w:i/>
          <w:sz w:val="28"/>
          <w:szCs w:val="28"/>
        </w:rPr>
        <w:t>Бесіда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6EBB">
        <w:rPr>
          <w:rFonts w:ascii="Times New Roman" w:hAnsi="Times New Roman"/>
          <w:sz w:val="28"/>
          <w:szCs w:val="28"/>
        </w:rPr>
        <w:t>—  За якою порою року йде осінь?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6EBB">
        <w:rPr>
          <w:rFonts w:ascii="Times New Roman" w:hAnsi="Times New Roman"/>
          <w:sz w:val="28"/>
          <w:szCs w:val="28"/>
        </w:rPr>
        <w:t>—  Скільки осінніх місяців? Назвіть їх.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6EBB">
        <w:rPr>
          <w:rFonts w:ascii="Times New Roman" w:hAnsi="Times New Roman"/>
          <w:sz w:val="28"/>
          <w:szCs w:val="28"/>
        </w:rPr>
        <w:t>—  Який з цих місяців вінчає початок осені, який — середину, а який є передвісником зими? (Вересень — початок осені, жовтень — середина, листопад      кінець цієї пори року.)</w:t>
      </w:r>
    </w:p>
    <w:p w:rsidR="007D1317" w:rsidRPr="00C66EBB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022F">
        <w:rPr>
          <w:rFonts w:ascii="Times New Roman" w:hAnsi="Times New Roman"/>
          <w:i/>
          <w:sz w:val="28"/>
          <w:szCs w:val="28"/>
        </w:rPr>
        <w:t>2.Самооцінювання</w:t>
      </w:r>
      <w:r>
        <w:rPr>
          <w:rFonts w:ascii="Times New Roman" w:hAnsi="Times New Roman"/>
          <w:i/>
          <w:sz w:val="28"/>
          <w:szCs w:val="28"/>
        </w:rPr>
        <w:t>.-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6EBB">
        <w:rPr>
          <w:rFonts w:ascii="Times New Roman" w:hAnsi="Times New Roman"/>
          <w:sz w:val="28"/>
          <w:szCs w:val="28"/>
        </w:rPr>
        <w:t>А тепер давайте оцінимо свою роботу на уроці.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C66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C66EBB">
        <w:rPr>
          <w:rFonts w:ascii="Times New Roman" w:hAnsi="Times New Roman"/>
          <w:sz w:val="28"/>
          <w:szCs w:val="28"/>
        </w:rPr>
        <w:t xml:space="preserve">Якщо вам все зрозуміло, вибираєте зелений листочок, якщо дещо незрозуміло – жовтий, а якщо ви нічого не зрозуміли </w:t>
      </w:r>
      <w:r>
        <w:rPr>
          <w:rFonts w:ascii="Times New Roman" w:hAnsi="Times New Roman"/>
          <w:sz w:val="28"/>
          <w:szCs w:val="28"/>
        </w:rPr>
        <w:t>–</w:t>
      </w:r>
      <w:r w:rsidRPr="00C66EBB">
        <w:rPr>
          <w:rFonts w:ascii="Times New Roman" w:hAnsi="Times New Roman"/>
          <w:sz w:val="28"/>
          <w:szCs w:val="28"/>
        </w:rPr>
        <w:t xml:space="preserve"> червоний</w:t>
      </w:r>
      <w:r>
        <w:rPr>
          <w:rFonts w:ascii="Times New Roman" w:hAnsi="Times New Roman"/>
          <w:sz w:val="28"/>
          <w:szCs w:val="28"/>
        </w:rPr>
        <w:t>.</w:t>
      </w:r>
    </w:p>
    <w:p w:rsidR="007D1317" w:rsidRPr="001F1C2D" w:rsidRDefault="007D1317" w:rsidP="00863812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C66EBB">
        <w:rPr>
          <w:rFonts w:ascii="Times New Roman" w:hAnsi="Times New Roman"/>
          <w:sz w:val="28"/>
          <w:szCs w:val="28"/>
        </w:rPr>
        <w:t>VII</w:t>
      </w:r>
      <w:r>
        <w:rPr>
          <w:rFonts w:ascii="Times New Roman" w:hAnsi="Times New Roman"/>
          <w:sz w:val="28"/>
          <w:szCs w:val="28"/>
        </w:rPr>
        <w:t>І</w:t>
      </w:r>
      <w:r w:rsidRPr="00C66EBB">
        <w:rPr>
          <w:rFonts w:ascii="Times New Roman" w:hAnsi="Times New Roman"/>
          <w:sz w:val="28"/>
          <w:szCs w:val="28"/>
        </w:rPr>
        <w:t>.  ДОМАШНЄ ЗАВДАННЯ</w:t>
      </w:r>
      <w:r>
        <w:rPr>
          <w:rFonts w:ascii="Times New Roman" w:hAnsi="Times New Roman"/>
          <w:sz w:val="28"/>
          <w:szCs w:val="28"/>
          <w:lang w:val="ru-RU"/>
        </w:rPr>
        <w:t xml:space="preserve"> (слайд 40)</w:t>
      </w:r>
    </w:p>
    <w:p w:rsidR="007D1317" w:rsidRDefault="007D1317" w:rsidP="00DB3DE7">
      <w:pPr>
        <w:rPr>
          <w:rFonts w:ascii="Times New Roman" w:hAnsi="Times New Roman"/>
          <w:sz w:val="28"/>
          <w:szCs w:val="28"/>
        </w:rPr>
      </w:pPr>
      <w:r w:rsidRPr="00C66EBB">
        <w:rPr>
          <w:rFonts w:ascii="Times New Roman" w:hAnsi="Times New Roman"/>
          <w:sz w:val="28"/>
          <w:szCs w:val="28"/>
        </w:rPr>
        <w:t>1. Підібрати загадки про осінь</w:t>
      </w:r>
      <w:r>
        <w:rPr>
          <w:rFonts w:ascii="Times New Roman" w:hAnsi="Times New Roman"/>
          <w:sz w:val="28"/>
          <w:szCs w:val="28"/>
        </w:rPr>
        <w:t>.</w:t>
      </w:r>
      <w:r w:rsidRPr="00C66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  <w:r w:rsidRPr="00C66EBB">
        <w:rPr>
          <w:rFonts w:ascii="Times New Roman" w:hAnsi="Times New Roman"/>
          <w:sz w:val="28"/>
          <w:szCs w:val="28"/>
        </w:rPr>
        <w:t>2. Підібрати народні прикмети про осінь</w:t>
      </w:r>
      <w:r>
        <w:rPr>
          <w:rFonts w:ascii="Times New Roman" w:hAnsi="Times New Roman"/>
          <w:sz w:val="28"/>
          <w:szCs w:val="28"/>
        </w:rPr>
        <w:t xml:space="preserve">.                                                                                     </w:t>
      </w:r>
      <w:r w:rsidRPr="00C66EBB">
        <w:rPr>
          <w:rFonts w:ascii="Times New Roman" w:hAnsi="Times New Roman"/>
          <w:sz w:val="28"/>
          <w:szCs w:val="28"/>
        </w:rPr>
        <w:t xml:space="preserve"> 3. Знайти цікаві факти пр</w:t>
      </w:r>
      <w:r>
        <w:rPr>
          <w:rFonts w:ascii="Times New Roman" w:hAnsi="Times New Roman"/>
          <w:sz w:val="28"/>
          <w:szCs w:val="28"/>
        </w:rPr>
        <w:t>о явища природи.</w:t>
      </w:r>
    </w:p>
    <w:p w:rsidR="007D1317" w:rsidRDefault="007D1317" w:rsidP="008A49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1317" w:rsidRDefault="007D1317" w:rsidP="008A49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1317" w:rsidRDefault="007D1317" w:rsidP="008A49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1317" w:rsidRDefault="007D1317" w:rsidP="008A49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1317" w:rsidRDefault="007D1317" w:rsidP="008A49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1317" w:rsidRDefault="007D1317" w:rsidP="008A49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1317" w:rsidRDefault="007D1317" w:rsidP="008A49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1317" w:rsidRDefault="007D1317" w:rsidP="008A49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1317" w:rsidRDefault="007D1317" w:rsidP="008A49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1317" w:rsidRDefault="007D1317" w:rsidP="008A49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1317" w:rsidRDefault="007D1317" w:rsidP="008A49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1317" w:rsidRDefault="007D1317" w:rsidP="008A49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1317" w:rsidRDefault="007D1317" w:rsidP="008A49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1317" w:rsidRDefault="007D1317" w:rsidP="00863812"/>
    <w:sectPr w:rsidR="007D1317" w:rsidSect="009C1B1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777DE"/>
    <w:multiLevelType w:val="hybridMultilevel"/>
    <w:tmpl w:val="B70AAE10"/>
    <w:lvl w:ilvl="0" w:tplc="9D123D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D608E2"/>
    <w:multiLevelType w:val="hybridMultilevel"/>
    <w:tmpl w:val="09740276"/>
    <w:lvl w:ilvl="0" w:tplc="2708B1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812"/>
    <w:rsid w:val="00084269"/>
    <w:rsid w:val="000B4158"/>
    <w:rsid w:val="000D6A71"/>
    <w:rsid w:val="0014541A"/>
    <w:rsid w:val="001518E3"/>
    <w:rsid w:val="00151AD7"/>
    <w:rsid w:val="001B467E"/>
    <w:rsid w:val="001D3F25"/>
    <w:rsid w:val="001F1C2D"/>
    <w:rsid w:val="001F5B1F"/>
    <w:rsid w:val="00237356"/>
    <w:rsid w:val="002839A1"/>
    <w:rsid w:val="002A3057"/>
    <w:rsid w:val="002D21CF"/>
    <w:rsid w:val="00341BF7"/>
    <w:rsid w:val="00347966"/>
    <w:rsid w:val="00350999"/>
    <w:rsid w:val="00373FA8"/>
    <w:rsid w:val="003E518D"/>
    <w:rsid w:val="00403635"/>
    <w:rsid w:val="00407B68"/>
    <w:rsid w:val="004138AF"/>
    <w:rsid w:val="00467F4A"/>
    <w:rsid w:val="004B75FC"/>
    <w:rsid w:val="004C63F4"/>
    <w:rsid w:val="004E5246"/>
    <w:rsid w:val="0057764A"/>
    <w:rsid w:val="006828C3"/>
    <w:rsid w:val="006E64D7"/>
    <w:rsid w:val="006F1980"/>
    <w:rsid w:val="0075022F"/>
    <w:rsid w:val="00754DCE"/>
    <w:rsid w:val="007965AD"/>
    <w:rsid w:val="007B5EEB"/>
    <w:rsid w:val="007B6B79"/>
    <w:rsid w:val="007C2AC5"/>
    <w:rsid w:val="007D1317"/>
    <w:rsid w:val="007E256F"/>
    <w:rsid w:val="008219C2"/>
    <w:rsid w:val="00823C01"/>
    <w:rsid w:val="008358FD"/>
    <w:rsid w:val="00863812"/>
    <w:rsid w:val="008A49F6"/>
    <w:rsid w:val="008D17CB"/>
    <w:rsid w:val="008D48D7"/>
    <w:rsid w:val="00981463"/>
    <w:rsid w:val="009901DF"/>
    <w:rsid w:val="009963F3"/>
    <w:rsid w:val="009C1B17"/>
    <w:rsid w:val="009C74D0"/>
    <w:rsid w:val="009F4390"/>
    <w:rsid w:val="00AD2322"/>
    <w:rsid w:val="00AF1F24"/>
    <w:rsid w:val="00B95B2A"/>
    <w:rsid w:val="00BC3BCA"/>
    <w:rsid w:val="00BC7FC4"/>
    <w:rsid w:val="00BD798A"/>
    <w:rsid w:val="00C031D6"/>
    <w:rsid w:val="00C13FF0"/>
    <w:rsid w:val="00C443F4"/>
    <w:rsid w:val="00C66EBB"/>
    <w:rsid w:val="00C7113E"/>
    <w:rsid w:val="00C85B96"/>
    <w:rsid w:val="00D04B74"/>
    <w:rsid w:val="00D84008"/>
    <w:rsid w:val="00DB3DE7"/>
    <w:rsid w:val="00E17D51"/>
    <w:rsid w:val="00E238F5"/>
    <w:rsid w:val="00E83C92"/>
    <w:rsid w:val="00EF7287"/>
    <w:rsid w:val="00F05350"/>
    <w:rsid w:val="00F1385D"/>
    <w:rsid w:val="00F437AE"/>
    <w:rsid w:val="00F63548"/>
    <w:rsid w:val="00F770E0"/>
    <w:rsid w:val="00FC0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B1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A4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49F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828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703</TotalTime>
  <Pages>5</Pages>
  <Words>10483</Words>
  <Characters>5976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БоньВС</cp:lastModifiedBy>
  <cp:revision>68</cp:revision>
  <dcterms:created xsi:type="dcterms:W3CDTF">2014-10-22T18:11:00Z</dcterms:created>
  <dcterms:modified xsi:type="dcterms:W3CDTF">2016-11-09T09:13:00Z</dcterms:modified>
</cp:coreProperties>
</file>