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D2" w:rsidRDefault="00CD31D2" w:rsidP="00606B9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Конспект урока по литературному чтению</w:t>
      </w:r>
    </w:p>
    <w:p w:rsidR="00CD31D2" w:rsidRDefault="00CD31D2" w:rsidP="00606B9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учителя начальных классов  ЭУВК№5</w:t>
      </w:r>
    </w:p>
    <w:p w:rsidR="00CD31D2" w:rsidRDefault="00CD31D2" w:rsidP="00606B9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Гаевой Л.А.</w:t>
      </w:r>
    </w:p>
    <w:p w:rsidR="00CD31D2" w:rsidRDefault="00CD31D2" w:rsidP="009348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2-ой класс</w:t>
      </w:r>
    </w:p>
    <w:p w:rsidR="00CD31D2" w:rsidRPr="009348C3" w:rsidRDefault="00CD31D2" w:rsidP="009348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31D2" w:rsidRDefault="00CD31D2" w:rsidP="00606B92">
      <w:pPr>
        <w:jc w:val="center"/>
        <w:rPr>
          <w:rFonts w:ascii="Times New Roman" w:hAnsi="Times New Roman"/>
          <w:b/>
          <w:sz w:val="32"/>
          <w:szCs w:val="32"/>
        </w:rPr>
      </w:pPr>
      <w:r w:rsidRPr="00606B92">
        <w:rPr>
          <w:rFonts w:ascii="Times New Roman" w:hAnsi="Times New Roman"/>
          <w:b/>
          <w:sz w:val="32"/>
          <w:szCs w:val="32"/>
        </w:rPr>
        <w:t xml:space="preserve">Кто важней всего на свете </w:t>
      </w:r>
      <w:r>
        <w:rPr>
          <w:rFonts w:ascii="Times New Roman" w:hAnsi="Times New Roman"/>
          <w:b/>
          <w:sz w:val="32"/>
          <w:szCs w:val="32"/>
        </w:rPr>
        <w:t>(9 часов)</w:t>
      </w:r>
    </w:p>
    <w:p w:rsidR="00CD31D2" w:rsidRDefault="00CD31D2" w:rsidP="00AE27E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Урок №3</w:t>
      </w:r>
    </w:p>
    <w:p w:rsidR="00CD31D2" w:rsidRDefault="00CD31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«</w:t>
      </w:r>
      <w:r w:rsidRPr="005D6FEF">
        <w:rPr>
          <w:rFonts w:ascii="Times New Roman" w:hAnsi="Times New Roman"/>
          <w:sz w:val="24"/>
          <w:szCs w:val="24"/>
        </w:rPr>
        <w:t xml:space="preserve">Кто важней всего на свете» </w:t>
      </w:r>
      <w:r w:rsidRPr="00606B92">
        <w:rPr>
          <w:rFonts w:ascii="Times New Roman" w:hAnsi="Times New Roman"/>
          <w:sz w:val="24"/>
          <w:szCs w:val="24"/>
        </w:rPr>
        <w:t>Л. Н. Толстой «Косточка»</w:t>
      </w:r>
    </w:p>
    <w:p w:rsidR="00CD31D2" w:rsidRDefault="00CD31D2">
      <w:pPr>
        <w:rPr>
          <w:rFonts w:ascii="Times New Roman" w:hAnsi="Times New Roman"/>
          <w:sz w:val="24"/>
          <w:szCs w:val="24"/>
        </w:rPr>
      </w:pPr>
      <w:r w:rsidRPr="00606B92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9558B">
        <w:rPr>
          <w:rFonts w:ascii="Times New Roman" w:hAnsi="Times New Roman"/>
          <w:sz w:val="24"/>
          <w:szCs w:val="24"/>
        </w:rPr>
        <w:t>ознакомить детей с соде</w:t>
      </w:r>
      <w:r>
        <w:rPr>
          <w:rFonts w:ascii="Times New Roman" w:hAnsi="Times New Roman"/>
          <w:sz w:val="24"/>
          <w:szCs w:val="24"/>
        </w:rPr>
        <w:t xml:space="preserve">ржанием были Л.Н. Толстого «Косточка» </w:t>
      </w:r>
    </w:p>
    <w:p w:rsidR="00CD31D2" w:rsidRDefault="00CD31D2">
      <w:pPr>
        <w:rPr>
          <w:rFonts w:ascii="Times New Roman" w:hAnsi="Times New Roman"/>
          <w:b/>
          <w:sz w:val="24"/>
          <w:szCs w:val="24"/>
        </w:rPr>
      </w:pPr>
      <w:r w:rsidRPr="00F9558B">
        <w:rPr>
          <w:rFonts w:ascii="Times New Roman" w:hAnsi="Times New Roman"/>
          <w:b/>
          <w:sz w:val="24"/>
          <w:szCs w:val="24"/>
        </w:rPr>
        <w:t>Задачи: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D31D2" w:rsidRPr="001D1D20" w:rsidRDefault="00CD31D2" w:rsidP="001D1D2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1D20">
        <w:rPr>
          <w:rFonts w:ascii="Times New Roman" w:hAnsi="Times New Roman"/>
          <w:sz w:val="24"/>
          <w:szCs w:val="24"/>
        </w:rPr>
        <w:t>обучать детей осознанному и вдумчивому восприятию текста (демонстрация слайд-фильма, использование чтения с остановками, чтения по ролям), стимулирующему к работе на уроке учащихся с разным уровнем мышления;</w:t>
      </w:r>
    </w:p>
    <w:p w:rsidR="00CD31D2" w:rsidRPr="001D1D20" w:rsidRDefault="00CD31D2" w:rsidP="001D1D2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1D20">
        <w:rPr>
          <w:rFonts w:ascii="Times New Roman" w:hAnsi="Times New Roman"/>
          <w:sz w:val="24"/>
          <w:szCs w:val="24"/>
        </w:rPr>
        <w:t>способствовать развитию умения детей высказывать собственные суждения на основе личного опыта и сопоставления его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1D20">
        <w:rPr>
          <w:rFonts w:ascii="Times New Roman" w:hAnsi="Times New Roman"/>
          <w:sz w:val="24"/>
          <w:szCs w:val="24"/>
        </w:rPr>
        <w:t>поступками героев изучаемого произведения;</w:t>
      </w:r>
    </w:p>
    <w:p w:rsidR="00CD31D2" w:rsidRPr="001D1D20" w:rsidRDefault="00CD31D2" w:rsidP="001D1D2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1D20">
        <w:rPr>
          <w:rFonts w:ascii="Times New Roman" w:hAnsi="Times New Roman"/>
          <w:sz w:val="24"/>
          <w:szCs w:val="24"/>
        </w:rPr>
        <w:t>организовать исследовательскую и творческую работу в процессе исследования художественного произведения;</w:t>
      </w:r>
    </w:p>
    <w:p w:rsidR="00CD31D2" w:rsidRPr="001D1D20" w:rsidRDefault="00CD31D2" w:rsidP="001D1D2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1D20">
        <w:rPr>
          <w:rFonts w:ascii="Times New Roman" w:hAnsi="Times New Roman"/>
          <w:sz w:val="24"/>
          <w:szCs w:val="24"/>
        </w:rPr>
        <w:t>воспитывать у детей чувство сопереживания, великодушия, умения прощать.</w:t>
      </w:r>
    </w:p>
    <w:p w:rsidR="00CD31D2" w:rsidRDefault="00CD31D2" w:rsidP="001D1D20">
      <w:pPr>
        <w:jc w:val="both"/>
        <w:rPr>
          <w:rFonts w:ascii="Times New Roman" w:hAnsi="Times New Roman"/>
          <w:b/>
          <w:sz w:val="24"/>
          <w:szCs w:val="24"/>
        </w:rPr>
      </w:pPr>
      <w:r w:rsidRPr="001D1D20">
        <w:rPr>
          <w:rFonts w:ascii="Times New Roman" w:hAnsi="Times New Roman"/>
          <w:b/>
          <w:sz w:val="24"/>
          <w:szCs w:val="24"/>
        </w:rPr>
        <w:t>Дидактический материал</w:t>
      </w:r>
      <w:r>
        <w:rPr>
          <w:rFonts w:ascii="Times New Roman" w:hAnsi="Times New Roman"/>
          <w:b/>
          <w:sz w:val="24"/>
          <w:szCs w:val="24"/>
        </w:rPr>
        <w:t xml:space="preserve"> и оборудование</w:t>
      </w:r>
      <w:r w:rsidRPr="001D1D2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>карточки для организации групповой и индивидуальной работы,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>иллюстрации к тексту,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>картинки с изображением эмоций,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 xml:space="preserve">«лестница» (план) урока; 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>условные знаки для рефлексии;</w:t>
      </w:r>
    </w:p>
    <w:p w:rsidR="00CD31D2" w:rsidRPr="00117FCB" w:rsidRDefault="00CD31D2" w:rsidP="00117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17FCB">
        <w:rPr>
          <w:rFonts w:ascii="Times New Roman" w:hAnsi="Times New Roman"/>
          <w:sz w:val="24"/>
          <w:szCs w:val="24"/>
        </w:rPr>
        <w:t>презентация к уроку;</w:t>
      </w:r>
    </w:p>
    <w:p w:rsidR="00CD31D2" w:rsidRPr="00F46197" w:rsidRDefault="00CD31D2" w:rsidP="00F4619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слайд-фильм «Косточка». </w:t>
      </w:r>
    </w:p>
    <w:p w:rsidR="00CD31D2" w:rsidRPr="00AE27ED" w:rsidRDefault="00CD31D2" w:rsidP="00AE27ED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CD31D2" w:rsidRDefault="00CD31D2" w:rsidP="005474DF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AE27ED">
        <w:rPr>
          <w:rFonts w:ascii="Times New Roman" w:hAnsi="Times New Roman"/>
          <w:b/>
          <w:sz w:val="24"/>
          <w:szCs w:val="24"/>
        </w:rPr>
        <w:t>Ход урока</w:t>
      </w:r>
    </w:p>
    <w:p w:rsidR="00CD31D2" w:rsidRDefault="00CD31D2" w:rsidP="008F6057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8F6057">
        <w:rPr>
          <w:rFonts w:ascii="Times New Roman" w:hAnsi="Times New Roman"/>
          <w:b/>
          <w:sz w:val="24"/>
          <w:szCs w:val="24"/>
        </w:rPr>
        <w:t>Организационный момент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-</w:t>
      </w:r>
      <w:r w:rsidRPr="005D6FEF">
        <w:rPr>
          <w:rFonts w:ascii="Times New Roman" w:hAnsi="Times New Roman"/>
          <w:sz w:val="24"/>
          <w:szCs w:val="24"/>
        </w:rPr>
        <w:t xml:space="preserve"> Всем</w:t>
      </w:r>
      <w:r>
        <w:rPr>
          <w:rFonts w:ascii="Times New Roman" w:hAnsi="Times New Roman"/>
          <w:sz w:val="24"/>
          <w:szCs w:val="24"/>
        </w:rPr>
        <w:t xml:space="preserve"> ,всем, добрый день!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D6FEF">
        <w:rPr>
          <w:rFonts w:ascii="Times New Roman" w:hAnsi="Times New Roman"/>
          <w:sz w:val="24"/>
          <w:szCs w:val="24"/>
        </w:rPr>
        <w:t>Прочь с дороги наша лень</w:t>
      </w:r>
      <w:r>
        <w:rPr>
          <w:rFonts w:ascii="Times New Roman" w:hAnsi="Times New Roman"/>
          <w:sz w:val="24"/>
          <w:szCs w:val="24"/>
        </w:rPr>
        <w:t>!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Не мешай учиться,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Будем мы трудиться!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 нас урок литературного чтения,</w:t>
      </w:r>
    </w:p>
    <w:p w:rsidR="00CD31D2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чтение- лучшее учение!!!</w:t>
      </w:r>
    </w:p>
    <w:p w:rsidR="00CD31D2" w:rsidRPr="005D6FEF" w:rsidRDefault="00CD31D2" w:rsidP="005D6FE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Отправимся, как всегда, в путешествие по миру детской литературы! </w:t>
      </w:r>
    </w:p>
    <w:p w:rsidR="00CD31D2" w:rsidRPr="00890AC3" w:rsidRDefault="00CD31D2" w:rsidP="005474DF">
      <w:pPr>
        <w:pStyle w:val="ListParagraph"/>
        <w:numPr>
          <w:ilvl w:val="1"/>
          <w:numId w:val="7"/>
        </w:numPr>
        <w:rPr>
          <w:rFonts w:ascii="Times New Roman" w:hAnsi="Times New Roman"/>
          <w:b/>
          <w:i/>
          <w:sz w:val="24"/>
          <w:szCs w:val="24"/>
          <w:u w:val="single"/>
        </w:rPr>
      </w:pPr>
      <w:r w:rsidRPr="00890AC3">
        <w:rPr>
          <w:rFonts w:ascii="Times New Roman" w:hAnsi="Times New Roman"/>
          <w:b/>
          <w:i/>
          <w:sz w:val="24"/>
          <w:szCs w:val="24"/>
          <w:u w:val="single"/>
        </w:rPr>
        <w:t>Приветствие</w:t>
      </w:r>
    </w:p>
    <w:p w:rsidR="00CD31D2" w:rsidRPr="00890AC3" w:rsidRDefault="00CD31D2" w:rsidP="005474DF">
      <w:pPr>
        <w:pStyle w:val="ListParagraph"/>
        <w:numPr>
          <w:ilvl w:val="1"/>
          <w:numId w:val="7"/>
        </w:numPr>
        <w:rPr>
          <w:rFonts w:ascii="Times New Roman" w:hAnsi="Times New Roman"/>
          <w:b/>
          <w:i/>
          <w:sz w:val="24"/>
          <w:szCs w:val="24"/>
          <w:u w:val="single"/>
        </w:rPr>
      </w:pPr>
      <w:r w:rsidRPr="00890AC3">
        <w:rPr>
          <w:rFonts w:ascii="Times New Roman" w:hAnsi="Times New Roman"/>
          <w:b/>
          <w:i/>
          <w:sz w:val="24"/>
          <w:szCs w:val="24"/>
          <w:u w:val="single"/>
        </w:rPr>
        <w:t>Психоформула</w:t>
      </w:r>
    </w:p>
    <w:p w:rsidR="00CD31D2" w:rsidRDefault="00CD31D2" w:rsidP="005474DF">
      <w:pPr>
        <w:pStyle w:val="ListParagraph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дорогу, девчонки!</w:t>
      </w:r>
    </w:p>
    <w:p w:rsidR="00CD31D2" w:rsidRDefault="00CD31D2" w:rsidP="005474DF">
      <w:pPr>
        <w:pStyle w:val="ListParagraph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дорогу, мальчишки!</w:t>
      </w:r>
    </w:p>
    <w:p w:rsidR="00CD31D2" w:rsidRDefault="00CD31D2" w:rsidP="005474DF">
      <w:pPr>
        <w:pStyle w:val="ListParagraph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лесенке знаний шагайте смелей!</w:t>
      </w:r>
    </w:p>
    <w:p w:rsidR="00CD31D2" w:rsidRDefault="00CD31D2" w:rsidP="005474DF">
      <w:pPr>
        <w:pStyle w:val="ListParagraph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Чудесные тайны и добрые книжки</w:t>
      </w:r>
    </w:p>
    <w:p w:rsidR="00CD31D2" w:rsidRDefault="00CD31D2" w:rsidP="005474DF">
      <w:pPr>
        <w:pStyle w:val="ListParagraph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Ступеньками будут на ней.</w:t>
      </w:r>
    </w:p>
    <w:p w:rsidR="00CD31D2" w:rsidRDefault="00CD31D2" w:rsidP="008F6057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E177FF">
        <w:rPr>
          <w:rFonts w:ascii="Times New Roman" w:hAnsi="Times New Roman"/>
          <w:b/>
          <w:sz w:val="24"/>
          <w:szCs w:val="24"/>
        </w:rPr>
        <w:t>Этап актуализации опорных знаний</w:t>
      </w:r>
    </w:p>
    <w:p w:rsidR="00CD31D2" w:rsidRPr="008F6057" w:rsidRDefault="00CD31D2" w:rsidP="008F6057">
      <w:pPr>
        <w:pStyle w:val="ListParagraph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F6057">
        <w:rPr>
          <w:rFonts w:ascii="Times New Roman" w:hAnsi="Times New Roman"/>
          <w:b/>
          <w:i/>
          <w:sz w:val="24"/>
          <w:szCs w:val="24"/>
          <w:u w:val="single"/>
        </w:rPr>
        <w:t>2.1. Краткая обзорная беседа по тематике прочитанных произведений</w:t>
      </w:r>
    </w:p>
    <w:p w:rsidR="00CD31D2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 w:rsidRPr="00E177FF">
        <w:rPr>
          <w:rFonts w:ascii="Times New Roman" w:hAnsi="Times New Roman"/>
          <w:sz w:val="24"/>
          <w:szCs w:val="24"/>
        </w:rPr>
        <w:t>- Вс</w:t>
      </w:r>
      <w:r>
        <w:rPr>
          <w:rFonts w:ascii="Times New Roman" w:hAnsi="Times New Roman"/>
          <w:sz w:val="24"/>
          <w:szCs w:val="24"/>
        </w:rPr>
        <w:t>помните, ребята, над какой главой учебника «Литературное чтение» мы с вами работаем.</w:t>
      </w:r>
    </w:p>
    <w:p w:rsidR="00CD31D2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Какие ответы на вопрос «Кто важней всего на свете?» вы нашли в произведениях этого раздела? </w:t>
      </w:r>
    </w:p>
    <w:p w:rsidR="00CD31D2" w:rsidRPr="009C7417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i/>
          <w:sz w:val="24"/>
          <w:szCs w:val="24"/>
        </w:rPr>
      </w:pPr>
      <w:r w:rsidRPr="009C7417">
        <w:rPr>
          <w:rFonts w:ascii="Times New Roman" w:hAnsi="Times New Roman"/>
          <w:i/>
          <w:sz w:val="24"/>
          <w:szCs w:val="24"/>
        </w:rPr>
        <w:t xml:space="preserve"> (В рассказе В. Сухомлинского « Мне захотелось домой» мы читали о любви к родному краю.)</w:t>
      </w:r>
    </w:p>
    <w:p w:rsidR="00CD31D2" w:rsidRPr="009C7417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i/>
          <w:sz w:val="24"/>
          <w:szCs w:val="24"/>
        </w:rPr>
      </w:pPr>
      <w:r w:rsidRPr="009C7417">
        <w:rPr>
          <w:rFonts w:ascii="Times New Roman" w:hAnsi="Times New Roman"/>
          <w:i/>
          <w:sz w:val="24"/>
          <w:szCs w:val="24"/>
        </w:rPr>
        <w:t>В стихотворении В. Орлова «Если б я играл на скрипке» мы прочитали о красоте природы.)</w:t>
      </w:r>
    </w:p>
    <w:p w:rsidR="00CD31D2" w:rsidRPr="009C7417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i/>
          <w:sz w:val="24"/>
          <w:szCs w:val="24"/>
        </w:rPr>
      </w:pPr>
      <w:r w:rsidRPr="009C7417">
        <w:rPr>
          <w:rFonts w:ascii="Times New Roman" w:hAnsi="Times New Roman"/>
          <w:i/>
          <w:sz w:val="24"/>
          <w:szCs w:val="24"/>
        </w:rPr>
        <w:t>( В рассказе Ю. Яковлева « Мама» мы прочитали о любви к родному краю, о любви к маме и родной стране.)</w:t>
      </w:r>
    </w:p>
    <w:p w:rsidR="00CD31D2" w:rsidRDefault="00CD31D2" w:rsidP="005474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Подытожив ваши ответы, уточняю: любовь к природе, любовь к родному краю, любовь к маме – это то, что очень важно в жизни каждого человека. А теперь хочу обратиться к вам, к вашим чувствам.</w:t>
      </w:r>
      <w:r>
        <w:rPr>
          <w:rFonts w:ascii="Times New Roman" w:hAnsi="Times New Roman"/>
          <w:b/>
          <w:sz w:val="24"/>
          <w:szCs w:val="24"/>
        </w:rPr>
        <w:t xml:space="preserve"> Кто или ч</w:t>
      </w:r>
      <w:r w:rsidRPr="008F6057">
        <w:rPr>
          <w:rFonts w:ascii="Times New Roman" w:hAnsi="Times New Roman"/>
          <w:b/>
          <w:sz w:val="24"/>
          <w:szCs w:val="24"/>
        </w:rPr>
        <w:t>то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</w:t>
      </w:r>
      <w:r w:rsidRPr="007216CC">
        <w:rPr>
          <w:rFonts w:ascii="Times New Roman" w:hAnsi="Times New Roman"/>
          <w:b/>
          <w:sz w:val="24"/>
          <w:szCs w:val="24"/>
          <w:u w:val="single"/>
        </w:rPr>
        <w:t xml:space="preserve"> вашему</w:t>
      </w:r>
      <w:r>
        <w:rPr>
          <w:rFonts w:ascii="Times New Roman" w:hAnsi="Times New Roman"/>
          <w:sz w:val="24"/>
          <w:szCs w:val="24"/>
        </w:rPr>
        <w:t xml:space="preserve"> мнению, важнее всего на свете?( Свой ответ начинайте словами «Я думаю, что важней всего на свете …».)</w:t>
      </w:r>
    </w:p>
    <w:p w:rsidR="00CD31D2" w:rsidRPr="008F6057" w:rsidRDefault="00CD31D2" w:rsidP="00AE27ED">
      <w:pPr>
        <w:pStyle w:val="ListParagraph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F6057">
        <w:rPr>
          <w:rFonts w:ascii="Times New Roman" w:hAnsi="Times New Roman"/>
          <w:b/>
          <w:i/>
          <w:sz w:val="24"/>
          <w:szCs w:val="24"/>
          <w:u w:val="single"/>
        </w:rPr>
        <w:t>2.2. Планирование учебной деятельности на уроке</w:t>
      </w:r>
    </w:p>
    <w:p w:rsidR="00CD31D2" w:rsidRDefault="00CD31D2" w:rsidP="00216FA5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Предлагаю вам познакомить наших уважаемых гостей с лесенкой к знаниям, шагая по ступенькам которой на уроках литературного чтения, вы познаёте красоту и тайны детской литературы.</w:t>
      </w:r>
    </w:p>
    <w:p w:rsidR="00CD31D2" w:rsidRDefault="00CD31D2" w:rsidP="00216FA5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называется первая ступенька?</w:t>
      </w:r>
    </w:p>
    <w:p w:rsidR="00CD31D2" w:rsidRDefault="00CD31D2" w:rsidP="00216FA5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216FA5">
        <w:rPr>
          <w:rFonts w:ascii="Times New Roman" w:hAnsi="Times New Roman"/>
          <w:b/>
          <w:sz w:val="24"/>
          <w:szCs w:val="24"/>
        </w:rPr>
        <w:t>Ступеньки:</w:t>
      </w:r>
    </w:p>
    <w:p w:rsidR="00CD31D2" w:rsidRDefault="00CD31D2" w:rsidP="004447D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Мы уже умеем, мы уже знаем</w:t>
      </w:r>
    </w:p>
    <w:p w:rsidR="00CD31D2" w:rsidRDefault="00CD31D2" w:rsidP="004447D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Ступенька трёх хочу</w:t>
      </w:r>
    </w:p>
    <w:p w:rsidR="00CD31D2" w:rsidRPr="004447DF" w:rsidRDefault="00CD31D2" w:rsidP="004447D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Предугадывание</w:t>
      </w:r>
    </w:p>
    <w:p w:rsidR="00CD31D2" w:rsidRDefault="00CD31D2" w:rsidP="004447D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Узнаём новое</w:t>
      </w:r>
    </w:p>
    <w:p w:rsidR="00CD31D2" w:rsidRPr="007216CC" w:rsidRDefault="00CD31D2" w:rsidP="007216CC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Узнали</w:t>
      </w:r>
    </w:p>
    <w:p w:rsidR="00CD31D2" w:rsidRPr="004447DF" w:rsidRDefault="00CD31D2" w:rsidP="004447DF">
      <w:pPr>
        <w:pStyle w:val="ListParagraph"/>
        <w:ind w:left="-567" w:firstLine="1134"/>
        <w:rPr>
          <w:rFonts w:ascii="Times New Roman" w:hAnsi="Times New Roman"/>
          <w:sz w:val="24"/>
          <w:szCs w:val="24"/>
        </w:rPr>
      </w:pPr>
      <w:r w:rsidRPr="004447D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7DF">
        <w:rPr>
          <w:rFonts w:ascii="Times New Roman" w:hAnsi="Times New Roman"/>
          <w:sz w:val="24"/>
          <w:szCs w:val="24"/>
        </w:rPr>
        <w:t>Давайте отметим, на какой ступеньке урока мы с вами находимся</w:t>
      </w:r>
      <w:r>
        <w:rPr>
          <w:rFonts w:ascii="Times New Roman" w:hAnsi="Times New Roman"/>
          <w:sz w:val="24"/>
          <w:szCs w:val="24"/>
        </w:rPr>
        <w:t xml:space="preserve"> на данном этапе</w:t>
      </w:r>
      <w:r w:rsidRPr="004447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 прикрепить фото) ( Мы находимся на первой ступеньке, потому что повторяем…, потому что знаем… .)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447DF">
        <w:rPr>
          <w:rFonts w:ascii="Times New Roman" w:hAnsi="Times New Roman"/>
          <w:b/>
          <w:i/>
          <w:sz w:val="24"/>
          <w:szCs w:val="24"/>
          <w:u w:val="single"/>
        </w:rPr>
        <w:t xml:space="preserve">2.3.Актуализация знаний детей о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творчестве и </w:t>
      </w:r>
      <w:r w:rsidRPr="004447DF">
        <w:rPr>
          <w:rFonts w:ascii="Times New Roman" w:hAnsi="Times New Roman"/>
          <w:b/>
          <w:i/>
          <w:sz w:val="24"/>
          <w:szCs w:val="24"/>
          <w:u w:val="single"/>
        </w:rPr>
        <w:t>биографии Л. Н. Толстого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 хорошо знаете, что важно на свете. Всё, что вы называли сегодня, значимо в жизни каждого человека. Сегодня на уроке мы продолжим с вами разговор об этом, самом важном. </w:t>
      </w:r>
    </w:p>
    <w:p w:rsidR="00CD31D2" w:rsidRPr="00A3450E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b/>
          <w:i/>
          <w:sz w:val="24"/>
          <w:szCs w:val="24"/>
        </w:rPr>
      </w:pPr>
      <w:r w:rsidRPr="00A3450E">
        <w:rPr>
          <w:rFonts w:ascii="Times New Roman" w:hAnsi="Times New Roman"/>
          <w:b/>
          <w:i/>
          <w:sz w:val="24"/>
          <w:szCs w:val="24"/>
        </w:rPr>
        <w:t>Беседа о биографии Л. Толстого</w:t>
      </w:r>
    </w:p>
    <w:p w:rsidR="00CD31D2" w:rsidRPr="00A16FE6" w:rsidRDefault="00CD31D2" w:rsidP="00A16FE6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Перед вами портрет великого русского писателя Л. Н. Толстого. (Слайд). </w:t>
      </w:r>
      <w:r w:rsidRPr="00A16FE6">
        <w:rPr>
          <w:rFonts w:ascii="Times New Roman" w:hAnsi="Times New Roman"/>
          <w:sz w:val="24"/>
          <w:szCs w:val="24"/>
        </w:rPr>
        <w:t>Для кого Лев Толстой писал свои произведения?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какой семье родился Лев Николаевич?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Кто воспитывал будущего писателя и почему?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относился мальчик Лев к учёбе?</w:t>
      </w:r>
    </w:p>
    <w:p w:rsidR="00CD31D2" w:rsidRDefault="00CD31D2" w:rsidP="00A16FE6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вы можете сказать об отношении уже взрослого Льва Толстого к детям?</w:t>
      </w:r>
    </w:p>
    <w:p w:rsidR="00CD31D2" w:rsidRPr="00A16FE6" w:rsidRDefault="00CD31D2" w:rsidP="00A16FE6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6FE6">
        <w:rPr>
          <w:rFonts w:ascii="Times New Roman" w:hAnsi="Times New Roman"/>
          <w:sz w:val="24"/>
          <w:szCs w:val="24"/>
        </w:rPr>
        <w:t xml:space="preserve"> Обоснуйте это утверждение.</w:t>
      </w:r>
    </w:p>
    <w:p w:rsidR="00CD31D2" w:rsidRDefault="00CD31D2" w:rsidP="004447DF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Произведения Л. Толстого мы читали и обсуждали не только на уроках литературного чтения, но и на заседаниях клуба «Юный читатель». Вспомните и назовите некоторые из них (Слайд)</w:t>
      </w:r>
    </w:p>
    <w:p w:rsidR="00CD31D2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i/>
          <w:sz w:val="24"/>
          <w:szCs w:val="24"/>
        </w:rPr>
      </w:pPr>
      <w:r w:rsidRPr="00A45F12">
        <w:rPr>
          <w:rFonts w:ascii="Times New Roman" w:hAnsi="Times New Roman"/>
          <w:b/>
          <w:i/>
          <w:sz w:val="24"/>
          <w:szCs w:val="24"/>
        </w:rPr>
        <w:t>Мини-викторина по творчеству Толстого для детей</w:t>
      </w:r>
    </w:p>
    <w:p w:rsidR="00CD31D2" w:rsidRPr="00546C85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 w:rsidRPr="00546C85">
        <w:rPr>
          <w:rFonts w:ascii="Times New Roman" w:hAnsi="Times New Roman"/>
          <w:sz w:val="24"/>
          <w:szCs w:val="24"/>
        </w:rPr>
        <w:t xml:space="preserve">- С помощью цитаты из произведения и иллюстрации к нему </w:t>
      </w:r>
      <w:r>
        <w:rPr>
          <w:rFonts w:ascii="Times New Roman" w:hAnsi="Times New Roman"/>
          <w:sz w:val="24"/>
          <w:szCs w:val="24"/>
        </w:rPr>
        <w:t>предлагаю отгадать произведение.</w:t>
      </w:r>
    </w:p>
    <w:p w:rsidR="00CD31D2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«Учитель стал показывать Филипку буквы, а Филипок их уже знал и немножко читать умел»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- Как этот рассказ связан с нашей темой?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( Вывод: детям важно хотеть учиться.)</w:t>
      </w:r>
    </w:p>
    <w:p w:rsidR="00CD31D2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«Лев подошёл к ней и понюхал её. Собачка легла на спину, подняла лапки, и стала махать хвостиком».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- Как это произведение связано с нашей темой?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( Вывод: даже животные умеют дорожить друг другом.)</w:t>
      </w:r>
    </w:p>
    <w:p w:rsidR="00CD31D2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 он мне сказал, что плохие люди те, которые в опасности от товарищей убегают».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-Как это произведение связано с нашей темой?</w:t>
      </w:r>
    </w:p>
    <w:p w:rsidR="00CD31D2" w:rsidRPr="004D66B6" w:rsidRDefault="00CD31D2" w:rsidP="00A45F12">
      <w:pPr>
        <w:pStyle w:val="ListParagraph"/>
        <w:ind w:left="-567" w:firstLine="1276"/>
        <w:jc w:val="both"/>
        <w:rPr>
          <w:rFonts w:ascii="Times New Roman" w:hAnsi="Times New Roman"/>
          <w:b/>
          <w:sz w:val="24"/>
          <w:szCs w:val="24"/>
        </w:rPr>
      </w:pPr>
      <w:r w:rsidRPr="004D66B6">
        <w:rPr>
          <w:rFonts w:ascii="Times New Roman" w:hAnsi="Times New Roman"/>
          <w:b/>
          <w:sz w:val="24"/>
          <w:szCs w:val="24"/>
        </w:rPr>
        <w:t>( Вывод: нельзя оставлять товарища в беде.)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Физминутка 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 xml:space="preserve">Давайте немного поиграем. </w:t>
      </w:r>
      <w:r w:rsidRPr="007B4D10">
        <w:rPr>
          <w:rFonts w:ascii="Times New Roman" w:hAnsi="Times New Roman"/>
          <w:i/>
          <w:sz w:val="24"/>
          <w:szCs w:val="24"/>
        </w:rPr>
        <w:t xml:space="preserve">Представьте себя героями произведений Толстого. </w:t>
      </w:r>
      <w:r>
        <w:rPr>
          <w:rFonts w:ascii="Times New Roman" w:hAnsi="Times New Roman"/>
          <w:i/>
          <w:sz w:val="24"/>
          <w:szCs w:val="24"/>
        </w:rPr>
        <w:t>Встаньте и внимательно слушайте мои команды. Покажите свою готовность.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7B4D10">
        <w:rPr>
          <w:rFonts w:ascii="Times New Roman" w:hAnsi="Times New Roman"/>
          <w:i/>
          <w:sz w:val="24"/>
          <w:szCs w:val="24"/>
        </w:rPr>
        <w:t>Покажите, как шагал Филипок в школу по своей слободе.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7B4D10">
        <w:rPr>
          <w:rFonts w:ascii="Times New Roman" w:hAnsi="Times New Roman"/>
          <w:i/>
          <w:sz w:val="24"/>
          <w:szCs w:val="24"/>
        </w:rPr>
        <w:t>Покажите, как он убегал от собак.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>- А теперь замрите.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>- Представьте себя большим львом.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 xml:space="preserve">- Покажите, какую маленькую собачку бросили ему в клетку. 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>- Теперь покажите, как выскочил из лесу медведь в рассказе «Два товарища».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7B4D10">
        <w:rPr>
          <w:rFonts w:ascii="Times New Roman" w:hAnsi="Times New Roman"/>
          <w:i/>
          <w:sz w:val="24"/>
          <w:szCs w:val="24"/>
        </w:rPr>
        <w:t xml:space="preserve">Покажите, как высоко забрался на дерево один из товарищей. </w:t>
      </w:r>
    </w:p>
    <w:p w:rsidR="00CD31D2" w:rsidRPr="007B4D1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7B4D10">
        <w:rPr>
          <w:rFonts w:ascii="Times New Roman" w:hAnsi="Times New Roman"/>
          <w:i/>
          <w:sz w:val="24"/>
          <w:szCs w:val="24"/>
        </w:rPr>
        <w:t>- А теперь прошу тихо сесть за парты тех ребят, которые не бросят друга своего в беде.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3.Э</w:t>
      </w:r>
      <w:r w:rsidRPr="00A3450E">
        <w:rPr>
          <w:rFonts w:ascii="Times New Roman" w:hAnsi="Times New Roman"/>
          <w:b/>
          <w:sz w:val="24"/>
          <w:szCs w:val="24"/>
        </w:rPr>
        <w:t xml:space="preserve">тап подготовки </w:t>
      </w:r>
      <w:r>
        <w:rPr>
          <w:rFonts w:ascii="Times New Roman" w:hAnsi="Times New Roman"/>
          <w:b/>
          <w:sz w:val="24"/>
          <w:szCs w:val="24"/>
        </w:rPr>
        <w:t>подготовки к восприятию литературного произведения</w:t>
      </w:r>
    </w:p>
    <w:p w:rsidR="00CD31D2" w:rsidRPr="00414855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14855">
        <w:rPr>
          <w:rFonts w:ascii="Times New Roman" w:hAnsi="Times New Roman"/>
          <w:b/>
          <w:i/>
          <w:sz w:val="24"/>
          <w:szCs w:val="24"/>
          <w:u w:val="single"/>
        </w:rPr>
        <w:t xml:space="preserve">3.1.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Самом</w:t>
      </w:r>
      <w:r w:rsidRPr="00414855">
        <w:rPr>
          <w:rFonts w:ascii="Times New Roman" w:hAnsi="Times New Roman"/>
          <w:b/>
          <w:i/>
          <w:sz w:val="24"/>
          <w:szCs w:val="24"/>
          <w:u w:val="single"/>
        </w:rPr>
        <w:t>отивация учебной деятельности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82514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14B">
        <w:rPr>
          <w:rFonts w:ascii="Times New Roman" w:hAnsi="Times New Roman"/>
          <w:sz w:val="24"/>
          <w:szCs w:val="24"/>
        </w:rPr>
        <w:t>Вы хорошо поработали на первой ступеньке лесенки знаний. Пора переступить на вторую ступеньку</w:t>
      </w:r>
      <w:r>
        <w:rPr>
          <w:rFonts w:ascii="Times New Roman" w:hAnsi="Times New Roman"/>
          <w:sz w:val="24"/>
          <w:szCs w:val="24"/>
        </w:rPr>
        <w:t xml:space="preserve"> и поставить перед собой учебные задачи</w:t>
      </w:r>
      <w:r w:rsidRPr="0082514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 Слайд Л. Толстой «Косточка»).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Ступенька№2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C80FED">
        <w:rPr>
          <w:rFonts w:ascii="Times New Roman" w:hAnsi="Times New Roman"/>
          <w:i/>
          <w:sz w:val="24"/>
          <w:szCs w:val="24"/>
        </w:rPr>
        <w:t>Учебные задачи: хочу познакомиться с …,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C80FED">
        <w:rPr>
          <w:rFonts w:ascii="Times New Roman" w:hAnsi="Times New Roman"/>
          <w:i/>
          <w:sz w:val="24"/>
          <w:szCs w:val="24"/>
        </w:rPr>
        <w:t xml:space="preserve"> хочу узнать, для чего автор …,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C80FED">
        <w:rPr>
          <w:rFonts w:ascii="Times New Roman" w:hAnsi="Times New Roman"/>
          <w:i/>
          <w:sz w:val="24"/>
          <w:szCs w:val="24"/>
        </w:rPr>
        <w:t xml:space="preserve"> выяснить, как связано это произведение с темой «Кто важней всего на свете…»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А что для этого надо?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EB61A3">
        <w:rPr>
          <w:rFonts w:ascii="Times New Roman" w:hAnsi="Times New Roman"/>
          <w:b/>
          <w:sz w:val="24"/>
          <w:szCs w:val="24"/>
        </w:rPr>
        <w:t>БытьВС</w:t>
      </w:r>
      <w:r>
        <w:rPr>
          <w:rFonts w:ascii="Times New Roman" w:hAnsi="Times New Roman"/>
          <w:sz w:val="24"/>
          <w:szCs w:val="24"/>
        </w:rPr>
        <w:t>(внимательными слушателями), .ВЧ(внимательными читателями),ТЧ(творческими читателями0.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EB61A3">
        <w:rPr>
          <w:rFonts w:ascii="Times New Roman" w:hAnsi="Times New Roman"/>
          <w:b/>
          <w:sz w:val="24"/>
          <w:szCs w:val="24"/>
        </w:rPr>
        <w:t>Разгадывать :АЗвП</w:t>
      </w:r>
      <w:r>
        <w:rPr>
          <w:rFonts w:ascii="Times New Roman" w:hAnsi="Times New Roman"/>
          <w:sz w:val="24"/>
          <w:szCs w:val="24"/>
        </w:rPr>
        <w:t>( авторский замысел в произведении).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Pr="00EB61A3">
        <w:rPr>
          <w:rFonts w:ascii="Times New Roman" w:hAnsi="Times New Roman"/>
          <w:b/>
          <w:sz w:val="24"/>
          <w:szCs w:val="24"/>
        </w:rPr>
        <w:t>Вести ДсА</w:t>
      </w:r>
      <w:r>
        <w:rPr>
          <w:rFonts w:ascii="Times New Roman" w:hAnsi="Times New Roman"/>
          <w:sz w:val="24"/>
          <w:szCs w:val="24"/>
        </w:rPr>
        <w:t xml:space="preserve"> (диалог с автором).</w:t>
      </w:r>
    </w:p>
    <w:p w:rsidR="00CD31D2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EB61A3">
        <w:rPr>
          <w:rFonts w:ascii="Times New Roman" w:hAnsi="Times New Roman"/>
          <w:b/>
          <w:sz w:val="24"/>
          <w:szCs w:val="24"/>
        </w:rPr>
        <w:t>Наблюдать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1A3">
        <w:rPr>
          <w:rFonts w:ascii="Times New Roman" w:hAnsi="Times New Roman"/>
          <w:b/>
          <w:sz w:val="24"/>
          <w:szCs w:val="24"/>
        </w:rPr>
        <w:t>за ЧиЭ</w:t>
      </w:r>
      <w:r>
        <w:rPr>
          <w:rFonts w:ascii="Times New Roman" w:hAnsi="Times New Roman"/>
          <w:sz w:val="24"/>
          <w:szCs w:val="24"/>
        </w:rPr>
        <w:t xml:space="preserve"> (за чувствами и эмоциями).</w:t>
      </w:r>
    </w:p>
    <w:p w:rsidR="00CD31D2" w:rsidRPr="00EB61A3" w:rsidRDefault="00CD31D2" w:rsidP="008A4D29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</w:p>
    <w:p w:rsidR="00CD31D2" w:rsidRDefault="00CD31D2" w:rsidP="00414855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414855">
        <w:rPr>
          <w:rFonts w:ascii="Times New Roman" w:hAnsi="Times New Roman"/>
          <w:b/>
          <w:i/>
          <w:sz w:val="24"/>
          <w:szCs w:val="24"/>
          <w:u w:val="single"/>
        </w:rPr>
        <w:t>3.2. Антиципация содержания рассказа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D1405F">
        <w:rPr>
          <w:rFonts w:ascii="Times New Roman" w:hAnsi="Times New Roman"/>
          <w:i/>
          <w:sz w:val="24"/>
          <w:szCs w:val="24"/>
        </w:rPr>
        <w:t>(работа в парах)</w:t>
      </w:r>
    </w:p>
    <w:p w:rsidR="00CD31D2" w:rsidRPr="00BA4380" w:rsidRDefault="00CD31D2" w:rsidP="00414855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</w:rPr>
      </w:pPr>
      <w:r w:rsidRPr="00BA4380">
        <w:rPr>
          <w:rFonts w:ascii="Times New Roman" w:hAnsi="Times New Roman"/>
          <w:b/>
          <w:i/>
          <w:sz w:val="24"/>
          <w:szCs w:val="24"/>
        </w:rPr>
        <w:t>Ступенька№3</w:t>
      </w:r>
    </w:p>
    <w:p w:rsidR="00CD31D2" w:rsidRPr="00D1405F" w:rsidRDefault="00CD31D2" w:rsidP="00D1405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41485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Следующая ступенька лесенки знаний – предугадывание. </w:t>
      </w:r>
      <w:r w:rsidRPr="00D1405F">
        <w:rPr>
          <w:rFonts w:ascii="Times New Roman" w:hAnsi="Times New Roman"/>
          <w:sz w:val="24"/>
          <w:szCs w:val="24"/>
        </w:rPr>
        <w:t>Предлагаю вам, ребята, предугадать содержание произведения по иллюстрациям к нему, по опорным словам (</w:t>
      </w:r>
      <w:r w:rsidRPr="00D1405F">
        <w:rPr>
          <w:rFonts w:ascii="Times New Roman" w:hAnsi="Times New Roman"/>
          <w:b/>
          <w:i/>
          <w:sz w:val="24"/>
          <w:szCs w:val="24"/>
        </w:rPr>
        <w:t>купить, сливы, мать, отец, дети, Ваня, сочла, проглотить, горница, покраснел  как рак</w:t>
      </w:r>
      <w:r w:rsidRPr="00D1405F">
        <w:rPr>
          <w:rFonts w:ascii="Times New Roman" w:hAnsi="Times New Roman"/>
          <w:sz w:val="24"/>
          <w:szCs w:val="24"/>
        </w:rPr>
        <w:t>) и высказыванию на слайде «Тайное всегда становится явным»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Словарная работа </w:t>
      </w:r>
      <w:r w:rsidRPr="008C5517">
        <w:rPr>
          <w:rFonts w:ascii="Times New Roman" w:hAnsi="Times New Roman"/>
          <w:i/>
          <w:sz w:val="24"/>
          <w:szCs w:val="24"/>
        </w:rPr>
        <w:t>(сочла - сосчитала, горница-слайд)</w:t>
      </w:r>
    </w:p>
    <w:p w:rsidR="00CD31D2" w:rsidRPr="00BA4380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BA4380">
        <w:rPr>
          <w:rFonts w:ascii="Times New Roman" w:hAnsi="Times New Roman"/>
          <w:i/>
          <w:sz w:val="24"/>
          <w:szCs w:val="24"/>
        </w:rPr>
        <w:t>-Как предполагаете</w:t>
      </w:r>
      <w:r>
        <w:rPr>
          <w:rFonts w:ascii="Times New Roman" w:hAnsi="Times New Roman"/>
          <w:i/>
          <w:sz w:val="24"/>
          <w:szCs w:val="24"/>
        </w:rPr>
        <w:t>,о ком или о чем произведение « Косточка»?</w:t>
      </w:r>
    </w:p>
    <w:p w:rsidR="00CD31D2" w:rsidRPr="00D1405F" w:rsidRDefault="00CD31D2" w:rsidP="00D1405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</w:rPr>
      </w:pPr>
      <w:r w:rsidRPr="005B7B3C">
        <w:rPr>
          <w:rFonts w:ascii="Times New Roman" w:hAnsi="Times New Roman"/>
          <w:b/>
          <w:i/>
          <w:sz w:val="24"/>
          <w:szCs w:val="24"/>
        </w:rPr>
        <w:t>Презентация предугадываний</w:t>
      </w:r>
      <w:r>
        <w:rPr>
          <w:rFonts w:ascii="Times New Roman" w:hAnsi="Times New Roman"/>
          <w:b/>
          <w:i/>
          <w:sz w:val="24"/>
          <w:szCs w:val="24"/>
        </w:rPr>
        <w:t xml:space="preserve"> детей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sz w:val="24"/>
          <w:szCs w:val="24"/>
        </w:rPr>
      </w:pPr>
      <w:r w:rsidRPr="008C5517">
        <w:rPr>
          <w:rFonts w:ascii="Times New Roman" w:hAnsi="Times New Roman"/>
          <w:b/>
          <w:sz w:val="24"/>
          <w:szCs w:val="24"/>
        </w:rPr>
        <w:t>4. Этап первого восприятия</w:t>
      </w:r>
      <w:r>
        <w:rPr>
          <w:rFonts w:ascii="Times New Roman" w:hAnsi="Times New Roman"/>
          <w:b/>
          <w:sz w:val="24"/>
          <w:szCs w:val="24"/>
        </w:rPr>
        <w:t xml:space="preserve"> произведения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D1405F">
        <w:rPr>
          <w:rFonts w:ascii="Times New Roman" w:hAnsi="Times New Roman"/>
          <w:sz w:val="24"/>
          <w:szCs w:val="24"/>
        </w:rPr>
        <w:t>- Я с интересом выслушала ваши предположения</w:t>
      </w:r>
      <w:r>
        <w:rPr>
          <w:rFonts w:ascii="Times New Roman" w:hAnsi="Times New Roman"/>
          <w:sz w:val="24"/>
          <w:szCs w:val="24"/>
        </w:rPr>
        <w:t>.</w:t>
      </w:r>
    </w:p>
    <w:p w:rsidR="00CD31D2" w:rsidRPr="00E776B8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776B8">
        <w:rPr>
          <w:rFonts w:ascii="Times New Roman" w:hAnsi="Times New Roman"/>
          <w:b/>
          <w:i/>
          <w:sz w:val="24"/>
          <w:szCs w:val="24"/>
          <w:u w:val="single"/>
        </w:rPr>
        <w:t xml:space="preserve">4.1. Первичное восприятие текста </w:t>
      </w:r>
    </w:p>
    <w:p w:rsidR="00CD31D2" w:rsidRPr="00E776B8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E776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Теперь мы можем перейти на новую ступеньку лесенки знаний. </w:t>
      </w:r>
      <w:r w:rsidRPr="00E776B8">
        <w:rPr>
          <w:rFonts w:ascii="Times New Roman" w:hAnsi="Times New Roman"/>
          <w:sz w:val="24"/>
          <w:szCs w:val="24"/>
        </w:rPr>
        <w:t>Предлагаю прослушать содержание произведения «Косточка» и сопоставить свои предпо</w:t>
      </w:r>
      <w:r>
        <w:rPr>
          <w:rFonts w:ascii="Times New Roman" w:hAnsi="Times New Roman"/>
          <w:sz w:val="24"/>
          <w:szCs w:val="24"/>
        </w:rPr>
        <w:t>ложения с событиями, описанными автором</w:t>
      </w:r>
      <w:r w:rsidRPr="00E776B8">
        <w:rPr>
          <w:rFonts w:ascii="Times New Roman" w:hAnsi="Times New Roman"/>
          <w:sz w:val="24"/>
          <w:szCs w:val="24"/>
        </w:rPr>
        <w:t xml:space="preserve">. 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8C5517">
        <w:rPr>
          <w:rFonts w:ascii="Times New Roman" w:hAnsi="Times New Roman"/>
          <w:i/>
          <w:sz w:val="24"/>
          <w:szCs w:val="24"/>
        </w:rPr>
        <w:t>(Демонстрация слайд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C5517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C5517">
        <w:rPr>
          <w:rFonts w:ascii="Times New Roman" w:hAnsi="Times New Roman"/>
          <w:i/>
          <w:sz w:val="24"/>
          <w:szCs w:val="24"/>
        </w:rPr>
        <w:t>фильма)</w:t>
      </w:r>
    </w:p>
    <w:p w:rsidR="00CD31D2" w:rsidRPr="00D52884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sz w:val="24"/>
          <w:szCs w:val="24"/>
        </w:rPr>
      </w:pPr>
      <w:r w:rsidRPr="00D52884">
        <w:rPr>
          <w:rFonts w:ascii="Times New Roman" w:hAnsi="Times New Roman"/>
          <w:b/>
          <w:sz w:val="24"/>
          <w:szCs w:val="24"/>
        </w:rPr>
        <w:t xml:space="preserve">5. Этап выявления специфики </w:t>
      </w:r>
      <w:r>
        <w:rPr>
          <w:rFonts w:ascii="Times New Roman" w:hAnsi="Times New Roman"/>
          <w:b/>
          <w:sz w:val="24"/>
          <w:szCs w:val="24"/>
        </w:rPr>
        <w:t xml:space="preserve">первичного </w:t>
      </w:r>
      <w:r w:rsidRPr="00D52884">
        <w:rPr>
          <w:rFonts w:ascii="Times New Roman" w:hAnsi="Times New Roman"/>
          <w:b/>
          <w:sz w:val="24"/>
          <w:szCs w:val="24"/>
        </w:rPr>
        <w:t>восприятия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5.1. Беседа по содержанию произведения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Как вы счита</w:t>
      </w:r>
      <w:r w:rsidRPr="00E776B8">
        <w:rPr>
          <w:rFonts w:ascii="Times New Roman" w:hAnsi="Times New Roman"/>
          <w:sz w:val="24"/>
          <w:szCs w:val="24"/>
        </w:rPr>
        <w:t xml:space="preserve">ете, </w:t>
      </w:r>
      <w:r>
        <w:rPr>
          <w:rFonts w:ascii="Times New Roman" w:hAnsi="Times New Roman"/>
          <w:sz w:val="24"/>
          <w:szCs w:val="24"/>
        </w:rPr>
        <w:t>выдуман ли писателем сюжет этого произведения?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Почему вы так думаете?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К какому жанру отнесём это произведение? Обоснуйте свой ответ.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Назовите персонажей рассказа.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Кто является главным героем рассказа?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Какие чувства он испытывал на протяжении всего рассказа?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А какие чувства испытывали вы во время слушания?Лесенку чувств?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Какой эпизод вам показался самым волнующим? Почему?</w:t>
      </w:r>
    </w:p>
    <w:p w:rsidR="00CD31D2" w:rsidRPr="00073729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sz w:val="24"/>
          <w:szCs w:val="24"/>
        </w:rPr>
      </w:pPr>
      <w:r w:rsidRPr="00073729">
        <w:rPr>
          <w:rFonts w:ascii="Times New Roman" w:hAnsi="Times New Roman"/>
          <w:b/>
          <w:sz w:val="24"/>
          <w:szCs w:val="24"/>
        </w:rPr>
        <w:t>6</w:t>
      </w:r>
      <w:r w:rsidRPr="00073729">
        <w:rPr>
          <w:rFonts w:ascii="Times New Roman" w:hAnsi="Times New Roman"/>
          <w:b/>
          <w:i/>
          <w:sz w:val="24"/>
          <w:szCs w:val="24"/>
        </w:rPr>
        <w:t>.</w:t>
      </w:r>
      <w:r w:rsidRPr="00073729">
        <w:rPr>
          <w:rFonts w:ascii="Times New Roman" w:hAnsi="Times New Roman"/>
          <w:b/>
          <w:sz w:val="24"/>
          <w:szCs w:val="24"/>
        </w:rPr>
        <w:t xml:space="preserve"> Этап постановки учебной задачи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Открою вам маленький секрет. В детстве ваши бабушки и дедушки, мамы и папы с удовольствием читали эту быль, ведь она очень занимательна и поучительна. Какие советы хотел дать автор своим маленьким читателям в этом рассказе?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Вы перечислили только что очень важные советы, следовать которым должны люди во все времена. А что ещё хотел подметить автор в своём произведении?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(-</w:t>
      </w:r>
      <w:r>
        <w:rPr>
          <w:rFonts w:ascii="Times New Roman" w:hAnsi="Times New Roman"/>
          <w:sz w:val="24"/>
          <w:szCs w:val="24"/>
        </w:rPr>
        <w:t>Мысли исчерпались, не знаем!) Появилась проблема…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Дети: </w:t>
      </w:r>
      <w:r>
        <w:rPr>
          <w:rFonts w:ascii="Times New Roman" w:hAnsi="Times New Roman"/>
          <w:sz w:val="24"/>
          <w:szCs w:val="24"/>
        </w:rPr>
        <w:t>Чтобы найти ответ на этот вопрос, нам нужно ещё раз это произведение перечитать.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sz w:val="24"/>
          <w:szCs w:val="24"/>
        </w:rPr>
      </w:pPr>
      <w:r w:rsidRPr="00F83D1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3D17">
        <w:rPr>
          <w:rFonts w:ascii="Times New Roman" w:hAnsi="Times New Roman"/>
          <w:b/>
          <w:sz w:val="24"/>
          <w:szCs w:val="24"/>
        </w:rPr>
        <w:t>Этап перечитывания и анализа художественного текста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7.1. Перечитывание текста по частям и его анализ.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i/>
          <w:sz w:val="24"/>
          <w:szCs w:val="24"/>
        </w:rPr>
      </w:pPr>
      <w:r w:rsidRPr="00181A13">
        <w:rPr>
          <w:rFonts w:ascii="Times New Roman" w:hAnsi="Times New Roman"/>
          <w:i/>
          <w:sz w:val="24"/>
          <w:szCs w:val="24"/>
        </w:rPr>
        <w:t xml:space="preserve">Купила мать слив и хотела дать их детям после обеда. Они ещё лежали на тарелке. Ваня никогда не ел слив и всё нюхал их. И очень они ему нравились. Очень хотелось съесть. Он всё ходил мимо слив. Когда никого не было в горнице, он не удержался, схватил одну сливу и съел. </w:t>
      </w:r>
    </w:p>
    <w:p w:rsidR="00CD31D2" w:rsidRPr="00181A13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81A13">
        <w:rPr>
          <w:rFonts w:ascii="Times New Roman" w:hAnsi="Times New Roman"/>
          <w:sz w:val="24"/>
          <w:szCs w:val="24"/>
        </w:rPr>
        <w:t>Почему Ване очень хотелось съесть сливу?</w:t>
      </w:r>
    </w:p>
    <w:p w:rsidR="00CD31D2" w:rsidRPr="00181A13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181A13">
        <w:rPr>
          <w:rFonts w:ascii="Times New Roman" w:hAnsi="Times New Roman"/>
          <w:sz w:val="24"/>
          <w:szCs w:val="24"/>
        </w:rPr>
        <w:t>- Как вы думаете, почему Ване нравились сливы?</w:t>
      </w:r>
    </w:p>
    <w:p w:rsidR="00CD31D2" w:rsidRPr="00181A13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181A13">
        <w:rPr>
          <w:rFonts w:ascii="Times New Roman" w:hAnsi="Times New Roman"/>
          <w:sz w:val="24"/>
          <w:szCs w:val="24"/>
        </w:rPr>
        <w:t>- Когда Ваня съел сливу?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 w:rsidRPr="00181A13">
        <w:rPr>
          <w:rFonts w:ascii="Times New Roman" w:hAnsi="Times New Roman"/>
          <w:sz w:val="24"/>
          <w:szCs w:val="24"/>
        </w:rPr>
        <w:t>- Как вы думаете, понравилась ли ему слива на вкус?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относитесь к поступку Вани? Почему?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Ваня вам нравится?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кто из вас хотя бы раз в жизни нарушал запрет родителей?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вы при этом испытывали?</w:t>
      </w:r>
    </w:p>
    <w:p w:rsidR="00CD31D2" w:rsidRDefault="00CD31D2" w:rsidP="004447DF">
      <w:pPr>
        <w:pStyle w:val="ListParagraph"/>
        <w:ind w:left="-426" w:firstLine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-Какова была их реакция?</w:t>
      </w:r>
    </w:p>
    <w:p w:rsidR="00CD31D2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Перед обедом мать сочла сливы и видит – одной нет. Она сказала отцу. За обедом отец и говорит:</w:t>
      </w:r>
    </w:p>
    <w:p w:rsidR="00CD31D2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А что, дети, не съел ли кто-нибудь одну сливу?</w:t>
      </w:r>
    </w:p>
    <w:p w:rsidR="00CD31D2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Все сказали:</w:t>
      </w:r>
    </w:p>
    <w:p w:rsidR="00CD31D2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-Нет!</w:t>
      </w:r>
    </w:p>
    <w:p w:rsidR="00CD31D2" w:rsidRPr="00BA4380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Ваня покраснел как рак и сказал тоже:</w:t>
      </w:r>
    </w:p>
    <w:p w:rsidR="00CD31D2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Нет, я не ел.</w:t>
      </w:r>
    </w:p>
    <w:p w:rsidR="00CD31D2" w:rsidRPr="000F6354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 w:rsidRPr="000F6354">
        <w:rPr>
          <w:rFonts w:ascii="Times New Roman" w:hAnsi="Times New Roman"/>
          <w:sz w:val="24"/>
          <w:szCs w:val="24"/>
        </w:rPr>
        <w:t>- Кто собрался за обеденным столом?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Прочитайте, о чём отец спросил собравшихся?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ответили дети?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что ответил Ваня?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думаете, почему он не отвечал на вопрос отца вместе с детьми?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какой момент Ваня мог признаться, что он съел сливу?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он этого не сделал?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Могли ли собравшиеся за столом родители и дети догадаться, кто съел сливу?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никто из детей не выдал Ваню?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думаете, часто ли Ваня обманывал раньше? Подтвердите свой ответ словами текста.</w:t>
      </w:r>
    </w:p>
    <w:p w:rsidR="00CD31D2" w:rsidRPr="00A1527C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527C">
        <w:rPr>
          <w:rFonts w:ascii="Times New Roman" w:hAnsi="Times New Roman"/>
          <w:i/>
          <w:sz w:val="24"/>
          <w:szCs w:val="24"/>
        </w:rPr>
        <w:t xml:space="preserve">Тогда отец сказал: </w:t>
      </w:r>
    </w:p>
    <w:p w:rsidR="00CD31D2" w:rsidRPr="00A1527C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 w:rsidRPr="00A1527C">
        <w:rPr>
          <w:rFonts w:ascii="Times New Roman" w:hAnsi="Times New Roman"/>
          <w:i/>
          <w:sz w:val="24"/>
          <w:szCs w:val="24"/>
        </w:rPr>
        <w:t>- Что съел кто-нибудь из вас, это нехорошо, но не в том беда. Беда в том, что в сливах есть косточки, если кто не умеет их есть и проглотит косточку, через день умрёт. Я этого боюсь. Ваня побледнел и сказал:</w:t>
      </w:r>
    </w:p>
    <w:p w:rsidR="00CD31D2" w:rsidRPr="00A1527C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 w:rsidRPr="00A1527C">
        <w:rPr>
          <w:rFonts w:ascii="Times New Roman" w:hAnsi="Times New Roman"/>
          <w:i/>
          <w:sz w:val="24"/>
          <w:szCs w:val="24"/>
        </w:rPr>
        <w:t xml:space="preserve">- Нет, я косточку бросил за окошко. </w:t>
      </w:r>
    </w:p>
    <w:p w:rsidR="00CD31D2" w:rsidRPr="00A1527C" w:rsidRDefault="00CD31D2" w:rsidP="000F6354">
      <w:pPr>
        <w:jc w:val="both"/>
        <w:rPr>
          <w:rFonts w:ascii="Times New Roman" w:hAnsi="Times New Roman"/>
          <w:i/>
          <w:sz w:val="24"/>
          <w:szCs w:val="24"/>
        </w:rPr>
      </w:pPr>
      <w:r w:rsidRPr="00A1527C">
        <w:rPr>
          <w:rFonts w:ascii="Times New Roman" w:hAnsi="Times New Roman"/>
          <w:i/>
          <w:sz w:val="24"/>
          <w:szCs w:val="24"/>
        </w:rPr>
        <w:t>И все засмеялись, а Ваня заплакал.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думаете, о чём беспокоился отец, узнав, что кто-то из детей съел сливу? Прочитайте эту фразу. Согласны ли вы с ней?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Ваня сознался?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все засмеялись? Какой это был смех?</w:t>
      </w:r>
    </w:p>
    <w:p w:rsidR="00CD31D2" w:rsidRPr="000A166E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Простили ли Ване его проступок старшие члены семьи? Почему?</w:t>
      </w:r>
    </w:p>
    <w:p w:rsidR="00CD31D2" w:rsidRDefault="00CD31D2" w:rsidP="00AC4C43">
      <w:pPr>
        <w:jc w:val="both"/>
        <w:rPr>
          <w:rFonts w:ascii="Times New Roman" w:hAnsi="Times New Roman"/>
          <w:sz w:val="24"/>
          <w:szCs w:val="24"/>
        </w:rPr>
      </w:pPr>
      <w:r w:rsidRPr="00AC4C43">
        <w:rPr>
          <w:rFonts w:ascii="Times New Roman" w:hAnsi="Times New Roman"/>
          <w:sz w:val="24"/>
          <w:szCs w:val="24"/>
        </w:rPr>
        <w:t>- Тогда почему Ваня заплакал?</w:t>
      </w:r>
    </w:p>
    <w:p w:rsidR="00CD31D2" w:rsidRDefault="00CD31D2" w:rsidP="00AC4C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Изменилось ли ваше отношение к Ване в конце рассказа?</w:t>
      </w:r>
    </w:p>
    <w:p w:rsidR="00CD31D2" w:rsidRDefault="00CD31D2" w:rsidP="00AC4C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Какими качествами обладают люди, умеющие прощать?</w:t>
      </w:r>
    </w:p>
    <w:p w:rsidR="00CD31D2" w:rsidRPr="00AC4C43" w:rsidRDefault="00CD31D2" w:rsidP="000F6354">
      <w:pPr>
        <w:jc w:val="both"/>
        <w:rPr>
          <w:rFonts w:ascii="Times New Roman" w:hAnsi="Times New Roman"/>
          <w:b/>
          <w:sz w:val="24"/>
          <w:szCs w:val="24"/>
        </w:rPr>
      </w:pPr>
      <w:r w:rsidRPr="00AC4C43">
        <w:rPr>
          <w:rFonts w:ascii="Times New Roman" w:hAnsi="Times New Roman"/>
          <w:b/>
          <w:i/>
          <w:sz w:val="24"/>
          <w:szCs w:val="24"/>
          <w:u w:val="single"/>
        </w:rPr>
        <w:t xml:space="preserve">Физминутка </w:t>
      </w:r>
    </w:p>
    <w:p w:rsidR="00CD31D2" w:rsidRDefault="00CD31D2" w:rsidP="000F635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F83D17">
        <w:rPr>
          <w:rFonts w:ascii="Times New Roman" w:hAnsi="Times New Roman"/>
          <w:b/>
          <w:sz w:val="24"/>
          <w:szCs w:val="24"/>
        </w:rPr>
        <w:t>Этап</w:t>
      </w:r>
      <w:r>
        <w:rPr>
          <w:rFonts w:ascii="Times New Roman" w:hAnsi="Times New Roman"/>
          <w:b/>
          <w:sz w:val="24"/>
          <w:szCs w:val="24"/>
        </w:rPr>
        <w:t xml:space="preserve"> обобщения</w:t>
      </w:r>
    </w:p>
    <w:p w:rsidR="00CD31D2" w:rsidRPr="000A166E" w:rsidRDefault="00CD31D2" w:rsidP="000F6354">
      <w:pPr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A166E">
        <w:rPr>
          <w:rFonts w:ascii="Times New Roman" w:hAnsi="Times New Roman"/>
          <w:b/>
          <w:i/>
          <w:sz w:val="24"/>
          <w:szCs w:val="24"/>
          <w:u w:val="single"/>
        </w:rPr>
        <w:t>8.1. Работа в группах, индивидуальное задание.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Предлагаю выполнить задание в группах.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Чтение по ролям (4 чел.)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Определение позиции автора, Вани, читателя, родителей, поучительного смысла рассказа по заданным критериям (по 5 человек).</w:t>
      </w:r>
    </w:p>
    <w:p w:rsidR="00CD31D2" w:rsidRDefault="00CD31D2" w:rsidP="000A166E">
      <w:pPr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3. Подготовка рассказа от имени мамы, Вани.</w:t>
      </w:r>
      <w:r w:rsidRPr="000A166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CD31D2" w:rsidRDefault="00CD31D2" w:rsidP="005E385B">
      <w:p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8.2. Презентация работы в группах, индивидуального</w:t>
      </w:r>
      <w:r w:rsidRPr="000A166E">
        <w:rPr>
          <w:rFonts w:ascii="Times New Roman" w:hAnsi="Times New Roman"/>
          <w:b/>
          <w:i/>
          <w:sz w:val="24"/>
          <w:szCs w:val="24"/>
          <w:u w:val="single"/>
        </w:rPr>
        <w:t xml:space="preserve"> за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дания</w:t>
      </w:r>
      <w:r w:rsidRPr="000A166E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5E385B">
        <w:rPr>
          <w:rFonts w:ascii="Times New Roman" w:hAnsi="Times New Roman"/>
          <w:sz w:val="36"/>
          <w:szCs w:val="36"/>
          <w:u w:val="single"/>
        </w:rPr>
        <w:t xml:space="preserve"> </w:t>
      </w:r>
    </w:p>
    <w:p w:rsidR="00CD31D2" w:rsidRDefault="00CD31D2" w:rsidP="005E385B">
      <w:pPr>
        <w:rPr>
          <w:rFonts w:ascii="Times New Roman" w:hAnsi="Times New Roman"/>
          <w:sz w:val="36"/>
          <w:szCs w:val="36"/>
        </w:rPr>
      </w:pPr>
      <w:r w:rsidRPr="00BA4380">
        <w:rPr>
          <w:rFonts w:ascii="Times New Roman" w:hAnsi="Times New Roman"/>
          <w:sz w:val="36"/>
          <w:szCs w:val="36"/>
        </w:rPr>
        <w:t>-Ка</w:t>
      </w:r>
      <w:r>
        <w:rPr>
          <w:rFonts w:ascii="Times New Roman" w:hAnsi="Times New Roman"/>
          <w:sz w:val="36"/>
          <w:szCs w:val="36"/>
        </w:rPr>
        <w:t>кую тему мы изучаем?</w:t>
      </w:r>
    </w:p>
    <w:p w:rsidR="00CD31D2" w:rsidRPr="00BA4380" w:rsidRDefault="00CD31D2" w:rsidP="005E385B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-С каким произведением познакомились?</w:t>
      </w:r>
    </w:p>
    <w:p w:rsidR="00CD31D2" w:rsidRPr="00E66F66" w:rsidRDefault="00CD31D2" w:rsidP="00E66F66">
      <w:pPr>
        <w:rPr>
          <w:rFonts w:ascii="Times New Roman" w:hAnsi="Times New Roman"/>
          <w:sz w:val="24"/>
          <w:szCs w:val="24"/>
        </w:rPr>
      </w:pPr>
      <w:r w:rsidRPr="00AC4C43">
        <w:rPr>
          <w:rFonts w:ascii="Times New Roman" w:hAnsi="Times New Roman"/>
          <w:sz w:val="36"/>
          <w:szCs w:val="36"/>
          <w:u w:val="single"/>
        </w:rPr>
        <w:t>- Для чего Л. Толстой написал этот рассказ?</w:t>
      </w:r>
      <w:r w:rsidRPr="00C32477">
        <w:rPr>
          <w:rFonts w:ascii="Times New Roman" w:hAnsi="Times New Roman"/>
          <w:sz w:val="36"/>
          <w:szCs w:val="36"/>
        </w:rPr>
        <w:t xml:space="preserve"> </w:t>
      </w:r>
      <w:r w:rsidRPr="005E385B">
        <w:rPr>
          <w:rFonts w:ascii="Times New Roman" w:hAnsi="Times New Roman"/>
          <w:sz w:val="24"/>
          <w:szCs w:val="24"/>
        </w:rPr>
        <w:t>(Автор учит своим произведением быть терпимыми друг к другу, ум</w:t>
      </w:r>
      <w:r>
        <w:rPr>
          <w:rFonts w:ascii="Times New Roman" w:hAnsi="Times New Roman"/>
          <w:sz w:val="24"/>
          <w:szCs w:val="24"/>
        </w:rPr>
        <w:t xml:space="preserve">еть прощать другого, иметь силу </w:t>
      </w:r>
      <w:r w:rsidRPr="005E385B">
        <w:rPr>
          <w:rFonts w:ascii="Times New Roman" w:hAnsi="Times New Roman"/>
          <w:sz w:val="24"/>
          <w:szCs w:val="24"/>
        </w:rPr>
        <w:t>воли, быть терпел</w:t>
      </w:r>
      <w:r>
        <w:rPr>
          <w:rFonts w:ascii="Times New Roman" w:hAnsi="Times New Roman"/>
          <w:sz w:val="24"/>
          <w:szCs w:val="24"/>
        </w:rPr>
        <w:t>ивыми, честными, великодушными.)</w:t>
      </w:r>
    </w:p>
    <w:p w:rsidR="00CD31D2" w:rsidRDefault="00CD31D2" w:rsidP="000F6354">
      <w:pPr>
        <w:jc w:val="both"/>
        <w:rPr>
          <w:rFonts w:ascii="Times New Roman" w:hAnsi="Times New Roman"/>
          <w:b/>
          <w:sz w:val="24"/>
          <w:szCs w:val="24"/>
        </w:rPr>
      </w:pPr>
      <w:r w:rsidRPr="000A166E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 xml:space="preserve"> Этап рефлексии</w:t>
      </w:r>
    </w:p>
    <w:p w:rsidR="00CD31D2" w:rsidRDefault="00CD31D2" w:rsidP="000F635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Ступенька№5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 w:rsidRPr="00CB1979">
        <w:rPr>
          <w:rFonts w:ascii="Times New Roman" w:hAnsi="Times New Roman"/>
          <w:sz w:val="24"/>
          <w:szCs w:val="24"/>
        </w:rPr>
        <w:t>Ступень</w:t>
      </w:r>
      <w:r>
        <w:rPr>
          <w:rFonts w:ascii="Times New Roman" w:hAnsi="Times New Roman"/>
          <w:sz w:val="24"/>
          <w:szCs w:val="24"/>
        </w:rPr>
        <w:t>ку</w:t>
      </w:r>
      <w:r w:rsidRPr="00CB1979">
        <w:rPr>
          <w:rFonts w:ascii="Times New Roman" w:hAnsi="Times New Roman"/>
          <w:sz w:val="24"/>
          <w:szCs w:val="24"/>
        </w:rPr>
        <w:t xml:space="preserve"> «Узнали»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D31D2" w:rsidRPr="00F926EC" w:rsidRDefault="00CD31D2" w:rsidP="000F635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-</w:t>
      </w:r>
      <w:r w:rsidRPr="00F926EC">
        <w:rPr>
          <w:rFonts w:ascii="Times New Roman" w:hAnsi="Times New Roman"/>
          <w:b/>
          <w:sz w:val="32"/>
          <w:szCs w:val="32"/>
        </w:rPr>
        <w:t>Так</w:t>
      </w:r>
      <w:r w:rsidRPr="00F926EC">
        <w:rPr>
          <w:rFonts w:ascii="Times New Roman" w:hAnsi="Times New Roman"/>
          <w:sz w:val="32"/>
          <w:szCs w:val="32"/>
        </w:rPr>
        <w:t xml:space="preserve"> </w:t>
      </w:r>
      <w:r w:rsidRPr="00F926EC">
        <w:rPr>
          <w:rFonts w:ascii="Times New Roman" w:hAnsi="Times New Roman"/>
          <w:b/>
          <w:sz w:val="32"/>
          <w:szCs w:val="32"/>
        </w:rPr>
        <w:t>ч</w:t>
      </w:r>
      <w:r>
        <w:rPr>
          <w:rFonts w:ascii="Times New Roman" w:hAnsi="Times New Roman"/>
          <w:b/>
          <w:sz w:val="32"/>
          <w:szCs w:val="32"/>
        </w:rPr>
        <w:t>то и кто важней</w:t>
      </w:r>
      <w:r w:rsidRPr="00F926EC">
        <w:rPr>
          <w:rFonts w:ascii="Times New Roman" w:hAnsi="Times New Roman"/>
          <w:b/>
          <w:sz w:val="32"/>
          <w:szCs w:val="32"/>
        </w:rPr>
        <w:t xml:space="preserve"> на свете?</w:t>
      </w:r>
    </w:p>
    <w:p w:rsidR="00CD31D2" w:rsidRDefault="00CD31D2" w:rsidP="000F6354">
      <w:pPr>
        <w:jc w:val="both"/>
        <w:rPr>
          <w:rFonts w:ascii="Times New Roman" w:hAnsi="Times New Roman"/>
          <w:b/>
          <w:sz w:val="24"/>
          <w:szCs w:val="24"/>
        </w:rPr>
      </w:pPr>
      <w:r w:rsidRPr="00CB1979">
        <w:rPr>
          <w:rFonts w:ascii="Times New Roman" w:hAnsi="Times New Roman"/>
          <w:b/>
          <w:sz w:val="24"/>
          <w:szCs w:val="24"/>
        </w:rPr>
        <w:t>10. Домашнее задание</w:t>
      </w:r>
    </w:p>
    <w:p w:rsidR="00CD31D2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 w:rsidRPr="00CB1979">
        <w:rPr>
          <w:rFonts w:ascii="Times New Roman" w:hAnsi="Times New Roman"/>
          <w:sz w:val="24"/>
          <w:szCs w:val="24"/>
        </w:rPr>
        <w:t>(чтение по ролям, пересказ от имени героев)</w:t>
      </w:r>
    </w:p>
    <w:p w:rsidR="00CD31D2" w:rsidRPr="00CB1979" w:rsidRDefault="00CD31D2" w:rsidP="000F63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(В конце урока: дети прикрепляют значки где было трудно, а где легко на ступеньках этапов урока.)</w:t>
      </w:r>
    </w:p>
    <w:sectPr w:rsidR="00CD31D2" w:rsidRPr="00CB1979" w:rsidSect="00C87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1D2" w:rsidRDefault="00CD31D2" w:rsidP="00FB774E">
      <w:pPr>
        <w:spacing w:after="0" w:line="240" w:lineRule="auto"/>
      </w:pPr>
      <w:r>
        <w:separator/>
      </w:r>
    </w:p>
  </w:endnote>
  <w:endnote w:type="continuationSeparator" w:id="0">
    <w:p w:rsidR="00CD31D2" w:rsidRDefault="00CD31D2" w:rsidP="00FB7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 w:rsidP="003149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31D2" w:rsidRDefault="00CD31D2" w:rsidP="00B74E3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 w:rsidP="003149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CD31D2" w:rsidRDefault="00CD31D2" w:rsidP="00B74E3D">
    <w:pPr>
      <w:pStyle w:val="Footer"/>
      <w:ind w:right="360"/>
      <w:jc w:val="right"/>
    </w:pPr>
  </w:p>
  <w:p w:rsidR="00CD31D2" w:rsidRDefault="00CD31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1D2" w:rsidRDefault="00CD31D2" w:rsidP="00FB774E">
      <w:pPr>
        <w:spacing w:after="0" w:line="240" w:lineRule="auto"/>
      </w:pPr>
      <w:r>
        <w:separator/>
      </w:r>
    </w:p>
  </w:footnote>
  <w:footnote w:type="continuationSeparator" w:id="0">
    <w:p w:rsidR="00CD31D2" w:rsidRDefault="00CD31D2" w:rsidP="00FB7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D2" w:rsidRDefault="00CD31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04802"/>
    <w:multiLevelType w:val="hybridMultilevel"/>
    <w:tmpl w:val="702A6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D1101"/>
    <w:multiLevelType w:val="hybridMultilevel"/>
    <w:tmpl w:val="4C108268"/>
    <w:lvl w:ilvl="0" w:tplc="F078AF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5F3963"/>
    <w:multiLevelType w:val="hybridMultilevel"/>
    <w:tmpl w:val="9964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D30A7"/>
    <w:multiLevelType w:val="hybridMultilevel"/>
    <w:tmpl w:val="CFC0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0B2C7A"/>
    <w:multiLevelType w:val="hybridMultilevel"/>
    <w:tmpl w:val="2390A418"/>
    <w:lvl w:ilvl="0" w:tplc="BEE254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BEC2BA7"/>
    <w:multiLevelType w:val="hybridMultilevel"/>
    <w:tmpl w:val="A3C06E7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E8E4112"/>
    <w:multiLevelType w:val="multilevel"/>
    <w:tmpl w:val="8E18BF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5F13387D"/>
    <w:multiLevelType w:val="hybridMultilevel"/>
    <w:tmpl w:val="AF5E34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DC90C80"/>
    <w:multiLevelType w:val="hybridMultilevel"/>
    <w:tmpl w:val="AD9267D8"/>
    <w:lvl w:ilvl="0" w:tplc="65EEF2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24054E7"/>
    <w:multiLevelType w:val="hybridMultilevel"/>
    <w:tmpl w:val="BBCAAA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B92"/>
    <w:rsid w:val="0000030A"/>
    <w:rsid w:val="00001289"/>
    <w:rsid w:val="0000170F"/>
    <w:rsid w:val="000029B5"/>
    <w:rsid w:val="00004A62"/>
    <w:rsid w:val="000077A7"/>
    <w:rsid w:val="000106AD"/>
    <w:rsid w:val="00012429"/>
    <w:rsid w:val="000149F0"/>
    <w:rsid w:val="00016ACF"/>
    <w:rsid w:val="000204B7"/>
    <w:rsid w:val="00021A81"/>
    <w:rsid w:val="00022DB1"/>
    <w:rsid w:val="0002343C"/>
    <w:rsid w:val="0002557A"/>
    <w:rsid w:val="00025808"/>
    <w:rsid w:val="00026BDC"/>
    <w:rsid w:val="000276D5"/>
    <w:rsid w:val="000314EE"/>
    <w:rsid w:val="00031D7F"/>
    <w:rsid w:val="00031EA5"/>
    <w:rsid w:val="00032346"/>
    <w:rsid w:val="000328DE"/>
    <w:rsid w:val="00032B99"/>
    <w:rsid w:val="00033F44"/>
    <w:rsid w:val="00042D93"/>
    <w:rsid w:val="000438CF"/>
    <w:rsid w:val="00045DFA"/>
    <w:rsid w:val="0004668B"/>
    <w:rsid w:val="0005010A"/>
    <w:rsid w:val="00051324"/>
    <w:rsid w:val="00051A16"/>
    <w:rsid w:val="000530A3"/>
    <w:rsid w:val="00053C40"/>
    <w:rsid w:val="000556D6"/>
    <w:rsid w:val="0005682E"/>
    <w:rsid w:val="00060D9D"/>
    <w:rsid w:val="0006310E"/>
    <w:rsid w:val="000646FA"/>
    <w:rsid w:val="00065CA3"/>
    <w:rsid w:val="00065E67"/>
    <w:rsid w:val="000705E3"/>
    <w:rsid w:val="000718EF"/>
    <w:rsid w:val="00073729"/>
    <w:rsid w:val="0007420B"/>
    <w:rsid w:val="00080AF2"/>
    <w:rsid w:val="00082B67"/>
    <w:rsid w:val="00087264"/>
    <w:rsid w:val="00093B0D"/>
    <w:rsid w:val="000947CA"/>
    <w:rsid w:val="000949C7"/>
    <w:rsid w:val="00097331"/>
    <w:rsid w:val="00097339"/>
    <w:rsid w:val="00097787"/>
    <w:rsid w:val="000A135D"/>
    <w:rsid w:val="000A166E"/>
    <w:rsid w:val="000A16D5"/>
    <w:rsid w:val="000A5BD6"/>
    <w:rsid w:val="000A6245"/>
    <w:rsid w:val="000A64D1"/>
    <w:rsid w:val="000A6803"/>
    <w:rsid w:val="000A71C5"/>
    <w:rsid w:val="000B0234"/>
    <w:rsid w:val="000B0CCB"/>
    <w:rsid w:val="000B2D8E"/>
    <w:rsid w:val="000B3517"/>
    <w:rsid w:val="000B4972"/>
    <w:rsid w:val="000B5A7C"/>
    <w:rsid w:val="000B724C"/>
    <w:rsid w:val="000B7665"/>
    <w:rsid w:val="000C30D5"/>
    <w:rsid w:val="000C3996"/>
    <w:rsid w:val="000C4129"/>
    <w:rsid w:val="000C492E"/>
    <w:rsid w:val="000C4D28"/>
    <w:rsid w:val="000C6A60"/>
    <w:rsid w:val="000C720E"/>
    <w:rsid w:val="000D01B9"/>
    <w:rsid w:val="000D1244"/>
    <w:rsid w:val="000D51AB"/>
    <w:rsid w:val="000D54D7"/>
    <w:rsid w:val="000D62F5"/>
    <w:rsid w:val="000D7DCF"/>
    <w:rsid w:val="000E1FAF"/>
    <w:rsid w:val="000E26BB"/>
    <w:rsid w:val="000E479B"/>
    <w:rsid w:val="000E4F56"/>
    <w:rsid w:val="000E65AD"/>
    <w:rsid w:val="000F51BD"/>
    <w:rsid w:val="000F6354"/>
    <w:rsid w:val="000F78E3"/>
    <w:rsid w:val="00100160"/>
    <w:rsid w:val="0010016F"/>
    <w:rsid w:val="001004D2"/>
    <w:rsid w:val="00100654"/>
    <w:rsid w:val="00101074"/>
    <w:rsid w:val="00101131"/>
    <w:rsid w:val="00101247"/>
    <w:rsid w:val="00104D8B"/>
    <w:rsid w:val="00106192"/>
    <w:rsid w:val="0010621F"/>
    <w:rsid w:val="00112C2A"/>
    <w:rsid w:val="0011370B"/>
    <w:rsid w:val="001142BB"/>
    <w:rsid w:val="00114646"/>
    <w:rsid w:val="001146CF"/>
    <w:rsid w:val="001157B9"/>
    <w:rsid w:val="00115D76"/>
    <w:rsid w:val="001173D8"/>
    <w:rsid w:val="00117A8B"/>
    <w:rsid w:val="00117FCB"/>
    <w:rsid w:val="00121056"/>
    <w:rsid w:val="0012156A"/>
    <w:rsid w:val="00123214"/>
    <w:rsid w:val="00123F4B"/>
    <w:rsid w:val="00127964"/>
    <w:rsid w:val="001306EF"/>
    <w:rsid w:val="00131406"/>
    <w:rsid w:val="00131CBE"/>
    <w:rsid w:val="001321E4"/>
    <w:rsid w:val="0013520C"/>
    <w:rsid w:val="00135C5B"/>
    <w:rsid w:val="0013665A"/>
    <w:rsid w:val="00136766"/>
    <w:rsid w:val="00140E5E"/>
    <w:rsid w:val="00140E6A"/>
    <w:rsid w:val="001420C8"/>
    <w:rsid w:val="0014232F"/>
    <w:rsid w:val="001441D6"/>
    <w:rsid w:val="00146B34"/>
    <w:rsid w:val="001500CE"/>
    <w:rsid w:val="0015166B"/>
    <w:rsid w:val="00151AED"/>
    <w:rsid w:val="001529FC"/>
    <w:rsid w:val="00154C7C"/>
    <w:rsid w:val="00157D76"/>
    <w:rsid w:val="001603B1"/>
    <w:rsid w:val="001651A7"/>
    <w:rsid w:val="00166D8F"/>
    <w:rsid w:val="001677E0"/>
    <w:rsid w:val="00170C6A"/>
    <w:rsid w:val="00171767"/>
    <w:rsid w:val="00173285"/>
    <w:rsid w:val="00176CBE"/>
    <w:rsid w:val="00181A13"/>
    <w:rsid w:val="001852F0"/>
    <w:rsid w:val="001853CE"/>
    <w:rsid w:val="00186755"/>
    <w:rsid w:val="00187627"/>
    <w:rsid w:val="0018798A"/>
    <w:rsid w:val="0019064B"/>
    <w:rsid w:val="00191AD5"/>
    <w:rsid w:val="00192024"/>
    <w:rsid w:val="00192D2D"/>
    <w:rsid w:val="001932BD"/>
    <w:rsid w:val="001940FA"/>
    <w:rsid w:val="00194ED5"/>
    <w:rsid w:val="001A19BB"/>
    <w:rsid w:val="001A1FBC"/>
    <w:rsid w:val="001A2E0E"/>
    <w:rsid w:val="001A3E30"/>
    <w:rsid w:val="001A472F"/>
    <w:rsid w:val="001A48CD"/>
    <w:rsid w:val="001A5B3C"/>
    <w:rsid w:val="001A5E09"/>
    <w:rsid w:val="001A663A"/>
    <w:rsid w:val="001A6A33"/>
    <w:rsid w:val="001A7E28"/>
    <w:rsid w:val="001B3127"/>
    <w:rsid w:val="001B444F"/>
    <w:rsid w:val="001B448B"/>
    <w:rsid w:val="001B76A3"/>
    <w:rsid w:val="001C17BD"/>
    <w:rsid w:val="001C251F"/>
    <w:rsid w:val="001C2DC0"/>
    <w:rsid w:val="001C37B9"/>
    <w:rsid w:val="001C4D98"/>
    <w:rsid w:val="001C537A"/>
    <w:rsid w:val="001C6280"/>
    <w:rsid w:val="001C6ABB"/>
    <w:rsid w:val="001D1D20"/>
    <w:rsid w:val="001D33D2"/>
    <w:rsid w:val="001D4C27"/>
    <w:rsid w:val="001D5B2E"/>
    <w:rsid w:val="001D5D20"/>
    <w:rsid w:val="001D62D2"/>
    <w:rsid w:val="001D7A3C"/>
    <w:rsid w:val="001E0896"/>
    <w:rsid w:val="001E0B7E"/>
    <w:rsid w:val="001E0FB9"/>
    <w:rsid w:val="001E11B4"/>
    <w:rsid w:val="001E1ED3"/>
    <w:rsid w:val="001E2BED"/>
    <w:rsid w:val="001E570F"/>
    <w:rsid w:val="001E6533"/>
    <w:rsid w:val="001E6B42"/>
    <w:rsid w:val="001E6B59"/>
    <w:rsid w:val="001F1551"/>
    <w:rsid w:val="001F239D"/>
    <w:rsid w:val="001F2DB5"/>
    <w:rsid w:val="001F3B5E"/>
    <w:rsid w:val="001F3C67"/>
    <w:rsid w:val="001F4653"/>
    <w:rsid w:val="001F537B"/>
    <w:rsid w:val="001F5D96"/>
    <w:rsid w:val="001F5E44"/>
    <w:rsid w:val="001F6F79"/>
    <w:rsid w:val="001F7CB9"/>
    <w:rsid w:val="00200195"/>
    <w:rsid w:val="002008D0"/>
    <w:rsid w:val="0020100B"/>
    <w:rsid w:val="00202CC8"/>
    <w:rsid w:val="0020338B"/>
    <w:rsid w:val="00204E57"/>
    <w:rsid w:val="00205512"/>
    <w:rsid w:val="00205951"/>
    <w:rsid w:val="00206EE5"/>
    <w:rsid w:val="00207131"/>
    <w:rsid w:val="00211242"/>
    <w:rsid w:val="002122D6"/>
    <w:rsid w:val="002123F7"/>
    <w:rsid w:val="00213163"/>
    <w:rsid w:val="00214573"/>
    <w:rsid w:val="00215607"/>
    <w:rsid w:val="00216FA5"/>
    <w:rsid w:val="0022046C"/>
    <w:rsid w:val="00223132"/>
    <w:rsid w:val="00223CC7"/>
    <w:rsid w:val="00224A49"/>
    <w:rsid w:val="00224CFB"/>
    <w:rsid w:val="0022525A"/>
    <w:rsid w:val="0022572F"/>
    <w:rsid w:val="002262EE"/>
    <w:rsid w:val="00230604"/>
    <w:rsid w:val="00230838"/>
    <w:rsid w:val="0023115B"/>
    <w:rsid w:val="002329C6"/>
    <w:rsid w:val="002330FA"/>
    <w:rsid w:val="002334A0"/>
    <w:rsid w:val="00234770"/>
    <w:rsid w:val="00235904"/>
    <w:rsid w:val="002364B6"/>
    <w:rsid w:val="00236D6A"/>
    <w:rsid w:val="00241AEE"/>
    <w:rsid w:val="00241C97"/>
    <w:rsid w:val="00242032"/>
    <w:rsid w:val="00242C8D"/>
    <w:rsid w:val="00244116"/>
    <w:rsid w:val="002449F4"/>
    <w:rsid w:val="00244A71"/>
    <w:rsid w:val="002463AC"/>
    <w:rsid w:val="00246A4A"/>
    <w:rsid w:val="00250B93"/>
    <w:rsid w:val="00250F6E"/>
    <w:rsid w:val="00260D79"/>
    <w:rsid w:val="00261319"/>
    <w:rsid w:val="00261EC5"/>
    <w:rsid w:val="00266701"/>
    <w:rsid w:val="00266B24"/>
    <w:rsid w:val="00267A08"/>
    <w:rsid w:val="00267C33"/>
    <w:rsid w:val="002705E4"/>
    <w:rsid w:val="0027093D"/>
    <w:rsid w:val="002733A0"/>
    <w:rsid w:val="002804EB"/>
    <w:rsid w:val="00282D98"/>
    <w:rsid w:val="002841AE"/>
    <w:rsid w:val="00285E81"/>
    <w:rsid w:val="00287847"/>
    <w:rsid w:val="002908AC"/>
    <w:rsid w:val="002923EB"/>
    <w:rsid w:val="00292426"/>
    <w:rsid w:val="002929B4"/>
    <w:rsid w:val="002A0D20"/>
    <w:rsid w:val="002A1CE7"/>
    <w:rsid w:val="002A3158"/>
    <w:rsid w:val="002A35D9"/>
    <w:rsid w:val="002A3A36"/>
    <w:rsid w:val="002A434C"/>
    <w:rsid w:val="002A44F8"/>
    <w:rsid w:val="002A5530"/>
    <w:rsid w:val="002A638F"/>
    <w:rsid w:val="002A6DE6"/>
    <w:rsid w:val="002A7718"/>
    <w:rsid w:val="002B1E62"/>
    <w:rsid w:val="002B37D0"/>
    <w:rsid w:val="002B381C"/>
    <w:rsid w:val="002B47CF"/>
    <w:rsid w:val="002B6F50"/>
    <w:rsid w:val="002B7A3C"/>
    <w:rsid w:val="002C06A9"/>
    <w:rsid w:val="002C0EC6"/>
    <w:rsid w:val="002C1415"/>
    <w:rsid w:val="002C263E"/>
    <w:rsid w:val="002C3880"/>
    <w:rsid w:val="002C38F6"/>
    <w:rsid w:val="002C3FFD"/>
    <w:rsid w:val="002C5A7C"/>
    <w:rsid w:val="002C650B"/>
    <w:rsid w:val="002C77E6"/>
    <w:rsid w:val="002D17DA"/>
    <w:rsid w:val="002D4985"/>
    <w:rsid w:val="002D55F8"/>
    <w:rsid w:val="002D63B3"/>
    <w:rsid w:val="002D78EB"/>
    <w:rsid w:val="002D7C1C"/>
    <w:rsid w:val="002E0668"/>
    <w:rsid w:val="002E4220"/>
    <w:rsid w:val="002E4FA0"/>
    <w:rsid w:val="002F0516"/>
    <w:rsid w:val="002F062D"/>
    <w:rsid w:val="002F090D"/>
    <w:rsid w:val="002F0FB1"/>
    <w:rsid w:val="002F1DDE"/>
    <w:rsid w:val="002F2BDF"/>
    <w:rsid w:val="002F42F9"/>
    <w:rsid w:val="002F4B6E"/>
    <w:rsid w:val="002F560B"/>
    <w:rsid w:val="00300B87"/>
    <w:rsid w:val="003012F3"/>
    <w:rsid w:val="00301D69"/>
    <w:rsid w:val="00301F80"/>
    <w:rsid w:val="00302149"/>
    <w:rsid w:val="003050B3"/>
    <w:rsid w:val="003058BF"/>
    <w:rsid w:val="00306C7B"/>
    <w:rsid w:val="003101B2"/>
    <w:rsid w:val="003102E4"/>
    <w:rsid w:val="0031069B"/>
    <w:rsid w:val="00310827"/>
    <w:rsid w:val="00313EDD"/>
    <w:rsid w:val="003144A8"/>
    <w:rsid w:val="0031498F"/>
    <w:rsid w:val="003168DE"/>
    <w:rsid w:val="00316FD9"/>
    <w:rsid w:val="00320D13"/>
    <w:rsid w:val="003225B2"/>
    <w:rsid w:val="00324533"/>
    <w:rsid w:val="0032474A"/>
    <w:rsid w:val="00324BF4"/>
    <w:rsid w:val="00324FB7"/>
    <w:rsid w:val="003270E2"/>
    <w:rsid w:val="00330A08"/>
    <w:rsid w:val="003352EB"/>
    <w:rsid w:val="00335536"/>
    <w:rsid w:val="00337123"/>
    <w:rsid w:val="00337178"/>
    <w:rsid w:val="003408A4"/>
    <w:rsid w:val="00340D38"/>
    <w:rsid w:val="00340FBC"/>
    <w:rsid w:val="00343C2D"/>
    <w:rsid w:val="00344D57"/>
    <w:rsid w:val="003473C4"/>
    <w:rsid w:val="0034790D"/>
    <w:rsid w:val="00350562"/>
    <w:rsid w:val="00352D34"/>
    <w:rsid w:val="0035417C"/>
    <w:rsid w:val="00355BBF"/>
    <w:rsid w:val="0035674B"/>
    <w:rsid w:val="003606E9"/>
    <w:rsid w:val="0036074B"/>
    <w:rsid w:val="00360931"/>
    <w:rsid w:val="00360A5B"/>
    <w:rsid w:val="00363348"/>
    <w:rsid w:val="00365CDB"/>
    <w:rsid w:val="00372221"/>
    <w:rsid w:val="0037265C"/>
    <w:rsid w:val="00373314"/>
    <w:rsid w:val="0037464A"/>
    <w:rsid w:val="00374B0B"/>
    <w:rsid w:val="00377E1C"/>
    <w:rsid w:val="00377F16"/>
    <w:rsid w:val="0038078D"/>
    <w:rsid w:val="003807E9"/>
    <w:rsid w:val="00381DB6"/>
    <w:rsid w:val="003833B6"/>
    <w:rsid w:val="00384C06"/>
    <w:rsid w:val="00384C98"/>
    <w:rsid w:val="00385CE5"/>
    <w:rsid w:val="00386CFD"/>
    <w:rsid w:val="00387F6E"/>
    <w:rsid w:val="003918FE"/>
    <w:rsid w:val="003927C7"/>
    <w:rsid w:val="00392DCA"/>
    <w:rsid w:val="00393317"/>
    <w:rsid w:val="00393C93"/>
    <w:rsid w:val="003A007D"/>
    <w:rsid w:val="003A4E3B"/>
    <w:rsid w:val="003A5DF6"/>
    <w:rsid w:val="003A6595"/>
    <w:rsid w:val="003A6829"/>
    <w:rsid w:val="003A7E2E"/>
    <w:rsid w:val="003B2471"/>
    <w:rsid w:val="003B3664"/>
    <w:rsid w:val="003B6A9C"/>
    <w:rsid w:val="003C0B60"/>
    <w:rsid w:val="003C1AF6"/>
    <w:rsid w:val="003C22A9"/>
    <w:rsid w:val="003C3CC9"/>
    <w:rsid w:val="003C4623"/>
    <w:rsid w:val="003C741F"/>
    <w:rsid w:val="003C764D"/>
    <w:rsid w:val="003C782D"/>
    <w:rsid w:val="003D0278"/>
    <w:rsid w:val="003D1826"/>
    <w:rsid w:val="003D2186"/>
    <w:rsid w:val="003D2B1B"/>
    <w:rsid w:val="003D39A4"/>
    <w:rsid w:val="003D5D97"/>
    <w:rsid w:val="003D63E3"/>
    <w:rsid w:val="003E4229"/>
    <w:rsid w:val="003E5685"/>
    <w:rsid w:val="003E5A20"/>
    <w:rsid w:val="003E6F5A"/>
    <w:rsid w:val="003F2AF6"/>
    <w:rsid w:val="003F2B27"/>
    <w:rsid w:val="003F2F72"/>
    <w:rsid w:val="003F40A7"/>
    <w:rsid w:val="003F42C2"/>
    <w:rsid w:val="003F5771"/>
    <w:rsid w:val="003F6EB1"/>
    <w:rsid w:val="003F7B04"/>
    <w:rsid w:val="003F7F64"/>
    <w:rsid w:val="00400018"/>
    <w:rsid w:val="0040065F"/>
    <w:rsid w:val="0040088C"/>
    <w:rsid w:val="00402523"/>
    <w:rsid w:val="004026E0"/>
    <w:rsid w:val="00402B60"/>
    <w:rsid w:val="00402FCC"/>
    <w:rsid w:val="00403F65"/>
    <w:rsid w:val="00404930"/>
    <w:rsid w:val="0040521C"/>
    <w:rsid w:val="0041078E"/>
    <w:rsid w:val="00410DE6"/>
    <w:rsid w:val="00411782"/>
    <w:rsid w:val="004124D5"/>
    <w:rsid w:val="004125FA"/>
    <w:rsid w:val="00413235"/>
    <w:rsid w:val="004142FC"/>
    <w:rsid w:val="00414344"/>
    <w:rsid w:val="00414630"/>
    <w:rsid w:val="00414855"/>
    <w:rsid w:val="004169B5"/>
    <w:rsid w:val="00417CA3"/>
    <w:rsid w:val="004267E8"/>
    <w:rsid w:val="00427CAA"/>
    <w:rsid w:val="0043139A"/>
    <w:rsid w:val="004335E5"/>
    <w:rsid w:val="00433CA2"/>
    <w:rsid w:val="00433E0A"/>
    <w:rsid w:val="00434158"/>
    <w:rsid w:val="00437094"/>
    <w:rsid w:val="00437B49"/>
    <w:rsid w:val="004413AD"/>
    <w:rsid w:val="0044271F"/>
    <w:rsid w:val="00443D7E"/>
    <w:rsid w:val="00443F0D"/>
    <w:rsid w:val="004447DF"/>
    <w:rsid w:val="004505EC"/>
    <w:rsid w:val="0045076A"/>
    <w:rsid w:val="00450ABD"/>
    <w:rsid w:val="004523F9"/>
    <w:rsid w:val="0045301B"/>
    <w:rsid w:val="004601FF"/>
    <w:rsid w:val="004605CF"/>
    <w:rsid w:val="004618E6"/>
    <w:rsid w:val="00464BEA"/>
    <w:rsid w:val="0046775E"/>
    <w:rsid w:val="00470C40"/>
    <w:rsid w:val="0047187D"/>
    <w:rsid w:val="004726B8"/>
    <w:rsid w:val="00472C29"/>
    <w:rsid w:val="00474512"/>
    <w:rsid w:val="00474E40"/>
    <w:rsid w:val="00480503"/>
    <w:rsid w:val="00481D43"/>
    <w:rsid w:val="00482D28"/>
    <w:rsid w:val="00482E41"/>
    <w:rsid w:val="00483203"/>
    <w:rsid w:val="00483E21"/>
    <w:rsid w:val="00486976"/>
    <w:rsid w:val="00491679"/>
    <w:rsid w:val="0049180E"/>
    <w:rsid w:val="00491BBF"/>
    <w:rsid w:val="004923F0"/>
    <w:rsid w:val="00495599"/>
    <w:rsid w:val="0049562A"/>
    <w:rsid w:val="00495B8B"/>
    <w:rsid w:val="004A026B"/>
    <w:rsid w:val="004A08CD"/>
    <w:rsid w:val="004A5549"/>
    <w:rsid w:val="004A67EF"/>
    <w:rsid w:val="004B02A9"/>
    <w:rsid w:val="004B12BD"/>
    <w:rsid w:val="004B2236"/>
    <w:rsid w:val="004B652E"/>
    <w:rsid w:val="004B66DF"/>
    <w:rsid w:val="004B6ACF"/>
    <w:rsid w:val="004B6AD4"/>
    <w:rsid w:val="004B72F6"/>
    <w:rsid w:val="004C1961"/>
    <w:rsid w:val="004C2BE1"/>
    <w:rsid w:val="004C600E"/>
    <w:rsid w:val="004D0C0A"/>
    <w:rsid w:val="004D0E23"/>
    <w:rsid w:val="004D1068"/>
    <w:rsid w:val="004D11CA"/>
    <w:rsid w:val="004D177A"/>
    <w:rsid w:val="004D25E5"/>
    <w:rsid w:val="004D4316"/>
    <w:rsid w:val="004D455C"/>
    <w:rsid w:val="004D66B6"/>
    <w:rsid w:val="004D79F1"/>
    <w:rsid w:val="004D7F13"/>
    <w:rsid w:val="004D7F8C"/>
    <w:rsid w:val="004E009D"/>
    <w:rsid w:val="004E540A"/>
    <w:rsid w:val="004E5621"/>
    <w:rsid w:val="004E7433"/>
    <w:rsid w:val="004F0009"/>
    <w:rsid w:val="004F0369"/>
    <w:rsid w:val="004F1894"/>
    <w:rsid w:val="004F1FBD"/>
    <w:rsid w:val="004F3BF3"/>
    <w:rsid w:val="004F43E3"/>
    <w:rsid w:val="004F7AE8"/>
    <w:rsid w:val="005029F8"/>
    <w:rsid w:val="00502FC5"/>
    <w:rsid w:val="00505074"/>
    <w:rsid w:val="00505322"/>
    <w:rsid w:val="005054AE"/>
    <w:rsid w:val="00507926"/>
    <w:rsid w:val="00507A28"/>
    <w:rsid w:val="0051183C"/>
    <w:rsid w:val="00513834"/>
    <w:rsid w:val="005154BB"/>
    <w:rsid w:val="00520197"/>
    <w:rsid w:val="00520A75"/>
    <w:rsid w:val="00520CAD"/>
    <w:rsid w:val="005211F8"/>
    <w:rsid w:val="00521B32"/>
    <w:rsid w:val="00521EEE"/>
    <w:rsid w:val="00524B3E"/>
    <w:rsid w:val="005251F5"/>
    <w:rsid w:val="005264C0"/>
    <w:rsid w:val="00526798"/>
    <w:rsid w:val="00532B55"/>
    <w:rsid w:val="0053354C"/>
    <w:rsid w:val="005343FD"/>
    <w:rsid w:val="00535061"/>
    <w:rsid w:val="00537FAC"/>
    <w:rsid w:val="00540DAA"/>
    <w:rsid w:val="005431EB"/>
    <w:rsid w:val="00544BFD"/>
    <w:rsid w:val="00545502"/>
    <w:rsid w:val="00546C85"/>
    <w:rsid w:val="00547047"/>
    <w:rsid w:val="005474DF"/>
    <w:rsid w:val="00556474"/>
    <w:rsid w:val="005566E0"/>
    <w:rsid w:val="00556CA5"/>
    <w:rsid w:val="00561012"/>
    <w:rsid w:val="005617F2"/>
    <w:rsid w:val="00561ED5"/>
    <w:rsid w:val="00563736"/>
    <w:rsid w:val="005640F2"/>
    <w:rsid w:val="00566278"/>
    <w:rsid w:val="00566D8B"/>
    <w:rsid w:val="00566F3F"/>
    <w:rsid w:val="00567E78"/>
    <w:rsid w:val="00570843"/>
    <w:rsid w:val="00573304"/>
    <w:rsid w:val="00575819"/>
    <w:rsid w:val="00576CBC"/>
    <w:rsid w:val="00576EFF"/>
    <w:rsid w:val="00576FF8"/>
    <w:rsid w:val="0058023E"/>
    <w:rsid w:val="00580639"/>
    <w:rsid w:val="00580D91"/>
    <w:rsid w:val="005818AC"/>
    <w:rsid w:val="005826BA"/>
    <w:rsid w:val="00582E19"/>
    <w:rsid w:val="00583134"/>
    <w:rsid w:val="005845CD"/>
    <w:rsid w:val="00584FB8"/>
    <w:rsid w:val="00585013"/>
    <w:rsid w:val="00585D4B"/>
    <w:rsid w:val="0058627E"/>
    <w:rsid w:val="00587643"/>
    <w:rsid w:val="00587D03"/>
    <w:rsid w:val="00592A5F"/>
    <w:rsid w:val="00592A90"/>
    <w:rsid w:val="005931E9"/>
    <w:rsid w:val="00594354"/>
    <w:rsid w:val="00594DF4"/>
    <w:rsid w:val="00597195"/>
    <w:rsid w:val="005A2A60"/>
    <w:rsid w:val="005A35AA"/>
    <w:rsid w:val="005A6B6D"/>
    <w:rsid w:val="005A6CE6"/>
    <w:rsid w:val="005B11AE"/>
    <w:rsid w:val="005B192C"/>
    <w:rsid w:val="005B4944"/>
    <w:rsid w:val="005B6C32"/>
    <w:rsid w:val="005B7B3C"/>
    <w:rsid w:val="005C0D07"/>
    <w:rsid w:val="005C108E"/>
    <w:rsid w:val="005C1FD7"/>
    <w:rsid w:val="005C2605"/>
    <w:rsid w:val="005C2778"/>
    <w:rsid w:val="005C5196"/>
    <w:rsid w:val="005C52E6"/>
    <w:rsid w:val="005C55E1"/>
    <w:rsid w:val="005C6F69"/>
    <w:rsid w:val="005D00D7"/>
    <w:rsid w:val="005D0239"/>
    <w:rsid w:val="005D0A86"/>
    <w:rsid w:val="005D268C"/>
    <w:rsid w:val="005D2F6C"/>
    <w:rsid w:val="005D3AAD"/>
    <w:rsid w:val="005D4FC8"/>
    <w:rsid w:val="005D519E"/>
    <w:rsid w:val="005D6FEF"/>
    <w:rsid w:val="005E05A4"/>
    <w:rsid w:val="005E0F70"/>
    <w:rsid w:val="005E2AB1"/>
    <w:rsid w:val="005E385B"/>
    <w:rsid w:val="005E4A59"/>
    <w:rsid w:val="005E5618"/>
    <w:rsid w:val="005E7A93"/>
    <w:rsid w:val="005F3EC5"/>
    <w:rsid w:val="005F4D9F"/>
    <w:rsid w:val="005F5CBA"/>
    <w:rsid w:val="005F7531"/>
    <w:rsid w:val="00600513"/>
    <w:rsid w:val="006006C3"/>
    <w:rsid w:val="0060133B"/>
    <w:rsid w:val="00601D98"/>
    <w:rsid w:val="0060317B"/>
    <w:rsid w:val="006033EE"/>
    <w:rsid w:val="0060407C"/>
    <w:rsid w:val="00604835"/>
    <w:rsid w:val="00605F77"/>
    <w:rsid w:val="00606B92"/>
    <w:rsid w:val="00607CFC"/>
    <w:rsid w:val="00610443"/>
    <w:rsid w:val="00611EE4"/>
    <w:rsid w:val="00614704"/>
    <w:rsid w:val="00615653"/>
    <w:rsid w:val="00616B9F"/>
    <w:rsid w:val="006171FE"/>
    <w:rsid w:val="0062051B"/>
    <w:rsid w:val="0062334C"/>
    <w:rsid w:val="00623C94"/>
    <w:rsid w:val="006246CC"/>
    <w:rsid w:val="00625934"/>
    <w:rsid w:val="00626CF5"/>
    <w:rsid w:val="00626E6C"/>
    <w:rsid w:val="006310AE"/>
    <w:rsid w:val="00632283"/>
    <w:rsid w:val="006336F1"/>
    <w:rsid w:val="00633C62"/>
    <w:rsid w:val="006341C9"/>
    <w:rsid w:val="00634B73"/>
    <w:rsid w:val="00635E43"/>
    <w:rsid w:val="006406D7"/>
    <w:rsid w:val="006410AB"/>
    <w:rsid w:val="0064501A"/>
    <w:rsid w:val="0064737F"/>
    <w:rsid w:val="00647840"/>
    <w:rsid w:val="00650279"/>
    <w:rsid w:val="0065605E"/>
    <w:rsid w:val="006565A8"/>
    <w:rsid w:val="0065675B"/>
    <w:rsid w:val="0065764F"/>
    <w:rsid w:val="006622B5"/>
    <w:rsid w:val="00663D4A"/>
    <w:rsid w:val="00665260"/>
    <w:rsid w:val="00667677"/>
    <w:rsid w:val="0067081F"/>
    <w:rsid w:val="00671201"/>
    <w:rsid w:val="006717C7"/>
    <w:rsid w:val="00671D12"/>
    <w:rsid w:val="00673530"/>
    <w:rsid w:val="00673587"/>
    <w:rsid w:val="006760EA"/>
    <w:rsid w:val="00676318"/>
    <w:rsid w:val="00676888"/>
    <w:rsid w:val="00677D37"/>
    <w:rsid w:val="0068029B"/>
    <w:rsid w:val="006806BE"/>
    <w:rsid w:val="00686084"/>
    <w:rsid w:val="006867B7"/>
    <w:rsid w:val="00687FE4"/>
    <w:rsid w:val="00687FEF"/>
    <w:rsid w:val="006937C2"/>
    <w:rsid w:val="00693824"/>
    <w:rsid w:val="00695A04"/>
    <w:rsid w:val="006A0425"/>
    <w:rsid w:val="006A1DFF"/>
    <w:rsid w:val="006A28AC"/>
    <w:rsid w:val="006A4CF0"/>
    <w:rsid w:val="006A5083"/>
    <w:rsid w:val="006A54AF"/>
    <w:rsid w:val="006A64EE"/>
    <w:rsid w:val="006B0294"/>
    <w:rsid w:val="006B15AA"/>
    <w:rsid w:val="006B23CB"/>
    <w:rsid w:val="006B2DFB"/>
    <w:rsid w:val="006B3120"/>
    <w:rsid w:val="006B5BD3"/>
    <w:rsid w:val="006B780B"/>
    <w:rsid w:val="006C08F7"/>
    <w:rsid w:val="006C2E15"/>
    <w:rsid w:val="006C3282"/>
    <w:rsid w:val="006C34CF"/>
    <w:rsid w:val="006C64BA"/>
    <w:rsid w:val="006C6687"/>
    <w:rsid w:val="006C67A4"/>
    <w:rsid w:val="006C70B1"/>
    <w:rsid w:val="006C7832"/>
    <w:rsid w:val="006D2FCF"/>
    <w:rsid w:val="006D5573"/>
    <w:rsid w:val="006D5823"/>
    <w:rsid w:val="006D632C"/>
    <w:rsid w:val="006D66C2"/>
    <w:rsid w:val="006E0C67"/>
    <w:rsid w:val="006E1A8E"/>
    <w:rsid w:val="006E7254"/>
    <w:rsid w:val="006E74A0"/>
    <w:rsid w:val="006F0050"/>
    <w:rsid w:val="006F1544"/>
    <w:rsid w:val="006F1C73"/>
    <w:rsid w:val="006F2C7E"/>
    <w:rsid w:val="006F3EE3"/>
    <w:rsid w:val="006F5C65"/>
    <w:rsid w:val="006F6D5E"/>
    <w:rsid w:val="007027DE"/>
    <w:rsid w:val="00703165"/>
    <w:rsid w:val="00703D63"/>
    <w:rsid w:val="0070674D"/>
    <w:rsid w:val="00706B4A"/>
    <w:rsid w:val="007078E2"/>
    <w:rsid w:val="00710468"/>
    <w:rsid w:val="00710A5F"/>
    <w:rsid w:val="00710F82"/>
    <w:rsid w:val="0071147B"/>
    <w:rsid w:val="00711577"/>
    <w:rsid w:val="0071348F"/>
    <w:rsid w:val="007142C2"/>
    <w:rsid w:val="00715D10"/>
    <w:rsid w:val="0071774B"/>
    <w:rsid w:val="007202F8"/>
    <w:rsid w:val="007216CC"/>
    <w:rsid w:val="00721E2A"/>
    <w:rsid w:val="00722E8F"/>
    <w:rsid w:val="00722F50"/>
    <w:rsid w:val="00723E86"/>
    <w:rsid w:val="00723EB5"/>
    <w:rsid w:val="00724777"/>
    <w:rsid w:val="00726631"/>
    <w:rsid w:val="00727C38"/>
    <w:rsid w:val="00730160"/>
    <w:rsid w:val="00730350"/>
    <w:rsid w:val="0073251A"/>
    <w:rsid w:val="007336D7"/>
    <w:rsid w:val="00734554"/>
    <w:rsid w:val="00734CC9"/>
    <w:rsid w:val="00735ED2"/>
    <w:rsid w:val="00737E1F"/>
    <w:rsid w:val="00740483"/>
    <w:rsid w:val="00740BBE"/>
    <w:rsid w:val="00741071"/>
    <w:rsid w:val="00744E32"/>
    <w:rsid w:val="00746D10"/>
    <w:rsid w:val="00747592"/>
    <w:rsid w:val="00747E72"/>
    <w:rsid w:val="00750D1F"/>
    <w:rsid w:val="00753EE9"/>
    <w:rsid w:val="00754206"/>
    <w:rsid w:val="007549C8"/>
    <w:rsid w:val="00754A45"/>
    <w:rsid w:val="00756B6D"/>
    <w:rsid w:val="00761031"/>
    <w:rsid w:val="0076136F"/>
    <w:rsid w:val="00761772"/>
    <w:rsid w:val="007647FC"/>
    <w:rsid w:val="00764F40"/>
    <w:rsid w:val="00765921"/>
    <w:rsid w:val="00765EBA"/>
    <w:rsid w:val="00770D15"/>
    <w:rsid w:val="00771CAC"/>
    <w:rsid w:val="00772E8B"/>
    <w:rsid w:val="007738CF"/>
    <w:rsid w:val="00773F6C"/>
    <w:rsid w:val="00775E69"/>
    <w:rsid w:val="00776FAD"/>
    <w:rsid w:val="007777E5"/>
    <w:rsid w:val="00777997"/>
    <w:rsid w:val="007831A8"/>
    <w:rsid w:val="00783AA4"/>
    <w:rsid w:val="007842B1"/>
    <w:rsid w:val="007870F8"/>
    <w:rsid w:val="00792EBA"/>
    <w:rsid w:val="00793D92"/>
    <w:rsid w:val="007A1B9C"/>
    <w:rsid w:val="007A5640"/>
    <w:rsid w:val="007A643A"/>
    <w:rsid w:val="007A7487"/>
    <w:rsid w:val="007B00DB"/>
    <w:rsid w:val="007B4D10"/>
    <w:rsid w:val="007B5669"/>
    <w:rsid w:val="007B63A3"/>
    <w:rsid w:val="007B712F"/>
    <w:rsid w:val="007B7966"/>
    <w:rsid w:val="007B7B99"/>
    <w:rsid w:val="007C2584"/>
    <w:rsid w:val="007C31F1"/>
    <w:rsid w:val="007C58BC"/>
    <w:rsid w:val="007C61C1"/>
    <w:rsid w:val="007C7DB8"/>
    <w:rsid w:val="007D1F74"/>
    <w:rsid w:val="007D21AD"/>
    <w:rsid w:val="007D238E"/>
    <w:rsid w:val="007D3289"/>
    <w:rsid w:val="007D3640"/>
    <w:rsid w:val="007D3A0C"/>
    <w:rsid w:val="007D64CD"/>
    <w:rsid w:val="007D650E"/>
    <w:rsid w:val="007D70E2"/>
    <w:rsid w:val="007D763F"/>
    <w:rsid w:val="007E1F84"/>
    <w:rsid w:val="007E326E"/>
    <w:rsid w:val="007E3EAA"/>
    <w:rsid w:val="007E70BA"/>
    <w:rsid w:val="007F1170"/>
    <w:rsid w:val="007F2996"/>
    <w:rsid w:val="007F40AC"/>
    <w:rsid w:val="007F52C8"/>
    <w:rsid w:val="007F5A1F"/>
    <w:rsid w:val="007F5B3C"/>
    <w:rsid w:val="007F77C9"/>
    <w:rsid w:val="007F77CE"/>
    <w:rsid w:val="007F7AFD"/>
    <w:rsid w:val="00801CF4"/>
    <w:rsid w:val="00803319"/>
    <w:rsid w:val="0080689A"/>
    <w:rsid w:val="008106B0"/>
    <w:rsid w:val="00810F6F"/>
    <w:rsid w:val="0081246F"/>
    <w:rsid w:val="00812E4D"/>
    <w:rsid w:val="0081355B"/>
    <w:rsid w:val="00815BE8"/>
    <w:rsid w:val="00816408"/>
    <w:rsid w:val="00816F43"/>
    <w:rsid w:val="00820251"/>
    <w:rsid w:val="00822AD1"/>
    <w:rsid w:val="0082514B"/>
    <w:rsid w:val="008257C4"/>
    <w:rsid w:val="0082643E"/>
    <w:rsid w:val="008307D0"/>
    <w:rsid w:val="00830DC2"/>
    <w:rsid w:val="00831711"/>
    <w:rsid w:val="0083199A"/>
    <w:rsid w:val="008336DF"/>
    <w:rsid w:val="00833E6A"/>
    <w:rsid w:val="00833FB5"/>
    <w:rsid w:val="0083408D"/>
    <w:rsid w:val="00834552"/>
    <w:rsid w:val="00835809"/>
    <w:rsid w:val="00840288"/>
    <w:rsid w:val="0084105A"/>
    <w:rsid w:val="00841F13"/>
    <w:rsid w:val="008437C3"/>
    <w:rsid w:val="008457A2"/>
    <w:rsid w:val="00846938"/>
    <w:rsid w:val="00850E48"/>
    <w:rsid w:val="00850F62"/>
    <w:rsid w:val="00852DE0"/>
    <w:rsid w:val="00860052"/>
    <w:rsid w:val="0086486D"/>
    <w:rsid w:val="008653DA"/>
    <w:rsid w:val="008653EF"/>
    <w:rsid w:val="00867CC3"/>
    <w:rsid w:val="008722AD"/>
    <w:rsid w:val="00872913"/>
    <w:rsid w:val="00873884"/>
    <w:rsid w:val="00873B82"/>
    <w:rsid w:val="008746F0"/>
    <w:rsid w:val="00875EBB"/>
    <w:rsid w:val="00876908"/>
    <w:rsid w:val="008827D3"/>
    <w:rsid w:val="008835CF"/>
    <w:rsid w:val="00885355"/>
    <w:rsid w:val="00885AC8"/>
    <w:rsid w:val="00890AC3"/>
    <w:rsid w:val="0089107D"/>
    <w:rsid w:val="00891DE9"/>
    <w:rsid w:val="00892F35"/>
    <w:rsid w:val="008939F3"/>
    <w:rsid w:val="0089658C"/>
    <w:rsid w:val="008967CB"/>
    <w:rsid w:val="00897B16"/>
    <w:rsid w:val="008A0388"/>
    <w:rsid w:val="008A0658"/>
    <w:rsid w:val="008A1670"/>
    <w:rsid w:val="008A1C7F"/>
    <w:rsid w:val="008A2B7B"/>
    <w:rsid w:val="008A2D9A"/>
    <w:rsid w:val="008A4D29"/>
    <w:rsid w:val="008A5B9B"/>
    <w:rsid w:val="008A5E03"/>
    <w:rsid w:val="008B2817"/>
    <w:rsid w:val="008B4307"/>
    <w:rsid w:val="008B4F83"/>
    <w:rsid w:val="008B5586"/>
    <w:rsid w:val="008B64D7"/>
    <w:rsid w:val="008B6AE7"/>
    <w:rsid w:val="008C02F5"/>
    <w:rsid w:val="008C0E72"/>
    <w:rsid w:val="008C1AFA"/>
    <w:rsid w:val="008C1D37"/>
    <w:rsid w:val="008C21F3"/>
    <w:rsid w:val="008C3454"/>
    <w:rsid w:val="008C5517"/>
    <w:rsid w:val="008C58BF"/>
    <w:rsid w:val="008C79E4"/>
    <w:rsid w:val="008D083C"/>
    <w:rsid w:val="008D1FD0"/>
    <w:rsid w:val="008D3625"/>
    <w:rsid w:val="008D5796"/>
    <w:rsid w:val="008D57EC"/>
    <w:rsid w:val="008D74C0"/>
    <w:rsid w:val="008E0564"/>
    <w:rsid w:val="008E127A"/>
    <w:rsid w:val="008E25A7"/>
    <w:rsid w:val="008E31DA"/>
    <w:rsid w:val="008E41A5"/>
    <w:rsid w:val="008E4E6D"/>
    <w:rsid w:val="008E6A8E"/>
    <w:rsid w:val="008E6DFE"/>
    <w:rsid w:val="008F0369"/>
    <w:rsid w:val="008F043C"/>
    <w:rsid w:val="008F0AAB"/>
    <w:rsid w:val="008F0CB4"/>
    <w:rsid w:val="008F4875"/>
    <w:rsid w:val="008F4E99"/>
    <w:rsid w:val="008F53A5"/>
    <w:rsid w:val="008F6057"/>
    <w:rsid w:val="008F6B5F"/>
    <w:rsid w:val="008F77AE"/>
    <w:rsid w:val="008F78C8"/>
    <w:rsid w:val="00900746"/>
    <w:rsid w:val="009020E9"/>
    <w:rsid w:val="00902B1A"/>
    <w:rsid w:val="00902D9A"/>
    <w:rsid w:val="009050CC"/>
    <w:rsid w:val="00906DFA"/>
    <w:rsid w:val="00907C26"/>
    <w:rsid w:val="009103E4"/>
    <w:rsid w:val="009211E8"/>
    <w:rsid w:val="00921A6C"/>
    <w:rsid w:val="00922F48"/>
    <w:rsid w:val="00924AC4"/>
    <w:rsid w:val="009263C6"/>
    <w:rsid w:val="00926A00"/>
    <w:rsid w:val="00926EDF"/>
    <w:rsid w:val="0092786D"/>
    <w:rsid w:val="00930431"/>
    <w:rsid w:val="00931110"/>
    <w:rsid w:val="00931A08"/>
    <w:rsid w:val="00931C2B"/>
    <w:rsid w:val="00931FD2"/>
    <w:rsid w:val="009325FB"/>
    <w:rsid w:val="00932A2B"/>
    <w:rsid w:val="00932E06"/>
    <w:rsid w:val="009342B6"/>
    <w:rsid w:val="009345EE"/>
    <w:rsid w:val="009348C3"/>
    <w:rsid w:val="00935F44"/>
    <w:rsid w:val="009367B9"/>
    <w:rsid w:val="0093689A"/>
    <w:rsid w:val="00936DA2"/>
    <w:rsid w:val="00937A03"/>
    <w:rsid w:val="009403AA"/>
    <w:rsid w:val="00940953"/>
    <w:rsid w:val="00940E1B"/>
    <w:rsid w:val="00941FB4"/>
    <w:rsid w:val="00942056"/>
    <w:rsid w:val="00943EF0"/>
    <w:rsid w:val="00943FC3"/>
    <w:rsid w:val="00946E72"/>
    <w:rsid w:val="009506EB"/>
    <w:rsid w:val="009549B4"/>
    <w:rsid w:val="0095665A"/>
    <w:rsid w:val="00966160"/>
    <w:rsid w:val="0097023A"/>
    <w:rsid w:val="0097206A"/>
    <w:rsid w:val="00973982"/>
    <w:rsid w:val="00973BC3"/>
    <w:rsid w:val="00974912"/>
    <w:rsid w:val="00975412"/>
    <w:rsid w:val="00982DCC"/>
    <w:rsid w:val="00983C29"/>
    <w:rsid w:val="00984828"/>
    <w:rsid w:val="00984891"/>
    <w:rsid w:val="00985923"/>
    <w:rsid w:val="00986473"/>
    <w:rsid w:val="00986FF2"/>
    <w:rsid w:val="00990F59"/>
    <w:rsid w:val="0099370F"/>
    <w:rsid w:val="009944D3"/>
    <w:rsid w:val="0099462A"/>
    <w:rsid w:val="00994BB9"/>
    <w:rsid w:val="00995111"/>
    <w:rsid w:val="009968A3"/>
    <w:rsid w:val="009A2ACB"/>
    <w:rsid w:val="009A4488"/>
    <w:rsid w:val="009A5687"/>
    <w:rsid w:val="009A6DDF"/>
    <w:rsid w:val="009A6F72"/>
    <w:rsid w:val="009B00C2"/>
    <w:rsid w:val="009B0891"/>
    <w:rsid w:val="009B1F78"/>
    <w:rsid w:val="009B2688"/>
    <w:rsid w:val="009B4450"/>
    <w:rsid w:val="009B50BB"/>
    <w:rsid w:val="009B5182"/>
    <w:rsid w:val="009B6DF6"/>
    <w:rsid w:val="009B737F"/>
    <w:rsid w:val="009C0EEE"/>
    <w:rsid w:val="009C2498"/>
    <w:rsid w:val="009C27F2"/>
    <w:rsid w:val="009C7417"/>
    <w:rsid w:val="009C7DF1"/>
    <w:rsid w:val="009D4886"/>
    <w:rsid w:val="009D4D6A"/>
    <w:rsid w:val="009D4F0B"/>
    <w:rsid w:val="009D54D5"/>
    <w:rsid w:val="009D57AB"/>
    <w:rsid w:val="009D639C"/>
    <w:rsid w:val="009D6F9A"/>
    <w:rsid w:val="009E1073"/>
    <w:rsid w:val="009E1CAE"/>
    <w:rsid w:val="009E2409"/>
    <w:rsid w:val="009E37D4"/>
    <w:rsid w:val="009E429F"/>
    <w:rsid w:val="009E4BA7"/>
    <w:rsid w:val="009E4BFE"/>
    <w:rsid w:val="009E50D8"/>
    <w:rsid w:val="009E5BF2"/>
    <w:rsid w:val="009E61D4"/>
    <w:rsid w:val="009E6EB3"/>
    <w:rsid w:val="009F272B"/>
    <w:rsid w:val="009F439E"/>
    <w:rsid w:val="009F4ECE"/>
    <w:rsid w:val="009F50F5"/>
    <w:rsid w:val="009F6108"/>
    <w:rsid w:val="009F66CF"/>
    <w:rsid w:val="009F6929"/>
    <w:rsid w:val="00A01A92"/>
    <w:rsid w:val="00A02173"/>
    <w:rsid w:val="00A02891"/>
    <w:rsid w:val="00A02CF8"/>
    <w:rsid w:val="00A03614"/>
    <w:rsid w:val="00A07177"/>
    <w:rsid w:val="00A10571"/>
    <w:rsid w:val="00A1296B"/>
    <w:rsid w:val="00A1527C"/>
    <w:rsid w:val="00A15A4F"/>
    <w:rsid w:val="00A16FE6"/>
    <w:rsid w:val="00A2264C"/>
    <w:rsid w:val="00A23A36"/>
    <w:rsid w:val="00A263BE"/>
    <w:rsid w:val="00A315FB"/>
    <w:rsid w:val="00A31867"/>
    <w:rsid w:val="00A31920"/>
    <w:rsid w:val="00A320E1"/>
    <w:rsid w:val="00A32D43"/>
    <w:rsid w:val="00A32F96"/>
    <w:rsid w:val="00A331E9"/>
    <w:rsid w:val="00A33BE9"/>
    <w:rsid w:val="00A3450E"/>
    <w:rsid w:val="00A36873"/>
    <w:rsid w:val="00A41970"/>
    <w:rsid w:val="00A41B9C"/>
    <w:rsid w:val="00A42F9E"/>
    <w:rsid w:val="00A43BAD"/>
    <w:rsid w:val="00A4459F"/>
    <w:rsid w:val="00A4587D"/>
    <w:rsid w:val="00A45F12"/>
    <w:rsid w:val="00A539D4"/>
    <w:rsid w:val="00A53D05"/>
    <w:rsid w:val="00A543FB"/>
    <w:rsid w:val="00A55526"/>
    <w:rsid w:val="00A5721D"/>
    <w:rsid w:val="00A574D3"/>
    <w:rsid w:val="00A57963"/>
    <w:rsid w:val="00A61D3E"/>
    <w:rsid w:val="00A61FEB"/>
    <w:rsid w:val="00A63701"/>
    <w:rsid w:val="00A64239"/>
    <w:rsid w:val="00A64C6E"/>
    <w:rsid w:val="00A67B2A"/>
    <w:rsid w:val="00A74C39"/>
    <w:rsid w:val="00A752D0"/>
    <w:rsid w:val="00A75326"/>
    <w:rsid w:val="00A7533A"/>
    <w:rsid w:val="00A757B2"/>
    <w:rsid w:val="00A76BDE"/>
    <w:rsid w:val="00A77D19"/>
    <w:rsid w:val="00A84C42"/>
    <w:rsid w:val="00A852EC"/>
    <w:rsid w:val="00A87216"/>
    <w:rsid w:val="00A87894"/>
    <w:rsid w:val="00A8790F"/>
    <w:rsid w:val="00A87DFD"/>
    <w:rsid w:val="00A9052B"/>
    <w:rsid w:val="00A9279F"/>
    <w:rsid w:val="00A92A02"/>
    <w:rsid w:val="00A92A4D"/>
    <w:rsid w:val="00A94C83"/>
    <w:rsid w:val="00A958BC"/>
    <w:rsid w:val="00A97019"/>
    <w:rsid w:val="00AA16E3"/>
    <w:rsid w:val="00AA2526"/>
    <w:rsid w:val="00AA34C3"/>
    <w:rsid w:val="00AA36B1"/>
    <w:rsid w:val="00AA3BB8"/>
    <w:rsid w:val="00AA3E47"/>
    <w:rsid w:val="00AA6C53"/>
    <w:rsid w:val="00AA72EA"/>
    <w:rsid w:val="00AB16A8"/>
    <w:rsid w:val="00AB2108"/>
    <w:rsid w:val="00AB3729"/>
    <w:rsid w:val="00AB3E79"/>
    <w:rsid w:val="00AB412F"/>
    <w:rsid w:val="00AB69EA"/>
    <w:rsid w:val="00AB786B"/>
    <w:rsid w:val="00AC2EBE"/>
    <w:rsid w:val="00AC4B76"/>
    <w:rsid w:val="00AC4C43"/>
    <w:rsid w:val="00AC650A"/>
    <w:rsid w:val="00AC6544"/>
    <w:rsid w:val="00AC76DD"/>
    <w:rsid w:val="00AD366C"/>
    <w:rsid w:val="00AD3A4F"/>
    <w:rsid w:val="00AE003C"/>
    <w:rsid w:val="00AE0409"/>
    <w:rsid w:val="00AE0521"/>
    <w:rsid w:val="00AE2381"/>
    <w:rsid w:val="00AE2739"/>
    <w:rsid w:val="00AE27ED"/>
    <w:rsid w:val="00AE3276"/>
    <w:rsid w:val="00AE3633"/>
    <w:rsid w:val="00AE7068"/>
    <w:rsid w:val="00AF0D29"/>
    <w:rsid w:val="00AF2AC9"/>
    <w:rsid w:val="00AF3586"/>
    <w:rsid w:val="00AF3F45"/>
    <w:rsid w:val="00AF4E67"/>
    <w:rsid w:val="00AF556F"/>
    <w:rsid w:val="00AF62F5"/>
    <w:rsid w:val="00AF672B"/>
    <w:rsid w:val="00AF6B41"/>
    <w:rsid w:val="00AF6FF9"/>
    <w:rsid w:val="00AF7A44"/>
    <w:rsid w:val="00AF7AF2"/>
    <w:rsid w:val="00B0048F"/>
    <w:rsid w:val="00B01373"/>
    <w:rsid w:val="00B04A17"/>
    <w:rsid w:val="00B05BE9"/>
    <w:rsid w:val="00B06671"/>
    <w:rsid w:val="00B07128"/>
    <w:rsid w:val="00B1094F"/>
    <w:rsid w:val="00B10B5D"/>
    <w:rsid w:val="00B11512"/>
    <w:rsid w:val="00B1502C"/>
    <w:rsid w:val="00B16400"/>
    <w:rsid w:val="00B20800"/>
    <w:rsid w:val="00B20C6A"/>
    <w:rsid w:val="00B2700B"/>
    <w:rsid w:val="00B27670"/>
    <w:rsid w:val="00B32B4D"/>
    <w:rsid w:val="00B33B4A"/>
    <w:rsid w:val="00B34C67"/>
    <w:rsid w:val="00B351E2"/>
    <w:rsid w:val="00B36D96"/>
    <w:rsid w:val="00B37966"/>
    <w:rsid w:val="00B379AA"/>
    <w:rsid w:val="00B40A0D"/>
    <w:rsid w:val="00B41C90"/>
    <w:rsid w:val="00B43374"/>
    <w:rsid w:val="00B44C1A"/>
    <w:rsid w:val="00B46610"/>
    <w:rsid w:val="00B46A0D"/>
    <w:rsid w:val="00B47BA1"/>
    <w:rsid w:val="00B47D3C"/>
    <w:rsid w:val="00B511CA"/>
    <w:rsid w:val="00B54822"/>
    <w:rsid w:val="00B54F11"/>
    <w:rsid w:val="00B569FB"/>
    <w:rsid w:val="00B577AF"/>
    <w:rsid w:val="00B61563"/>
    <w:rsid w:val="00B637ED"/>
    <w:rsid w:val="00B67576"/>
    <w:rsid w:val="00B712D8"/>
    <w:rsid w:val="00B724B7"/>
    <w:rsid w:val="00B72CF0"/>
    <w:rsid w:val="00B74E3D"/>
    <w:rsid w:val="00B755EA"/>
    <w:rsid w:val="00B763AD"/>
    <w:rsid w:val="00B76BA6"/>
    <w:rsid w:val="00B81775"/>
    <w:rsid w:val="00B81A71"/>
    <w:rsid w:val="00B83C62"/>
    <w:rsid w:val="00B843DF"/>
    <w:rsid w:val="00B8557A"/>
    <w:rsid w:val="00B9106C"/>
    <w:rsid w:val="00B91143"/>
    <w:rsid w:val="00B92421"/>
    <w:rsid w:val="00B933B8"/>
    <w:rsid w:val="00B94548"/>
    <w:rsid w:val="00B9458E"/>
    <w:rsid w:val="00B94C69"/>
    <w:rsid w:val="00B96760"/>
    <w:rsid w:val="00BA12CA"/>
    <w:rsid w:val="00BA1766"/>
    <w:rsid w:val="00BA2E4B"/>
    <w:rsid w:val="00BA33AD"/>
    <w:rsid w:val="00BA381F"/>
    <w:rsid w:val="00BA4380"/>
    <w:rsid w:val="00BA6FB6"/>
    <w:rsid w:val="00BB120F"/>
    <w:rsid w:val="00BB1350"/>
    <w:rsid w:val="00BB3CD2"/>
    <w:rsid w:val="00BB4E45"/>
    <w:rsid w:val="00BB543C"/>
    <w:rsid w:val="00BB546B"/>
    <w:rsid w:val="00BB55CE"/>
    <w:rsid w:val="00BB65E0"/>
    <w:rsid w:val="00BB712D"/>
    <w:rsid w:val="00BC2DC1"/>
    <w:rsid w:val="00BC422D"/>
    <w:rsid w:val="00BC4B75"/>
    <w:rsid w:val="00BC64E8"/>
    <w:rsid w:val="00BC6D7A"/>
    <w:rsid w:val="00BD096D"/>
    <w:rsid w:val="00BD2C35"/>
    <w:rsid w:val="00BD40CE"/>
    <w:rsid w:val="00BD4D79"/>
    <w:rsid w:val="00BD5981"/>
    <w:rsid w:val="00BD5F2F"/>
    <w:rsid w:val="00BD7736"/>
    <w:rsid w:val="00BE036B"/>
    <w:rsid w:val="00BE0442"/>
    <w:rsid w:val="00BE1466"/>
    <w:rsid w:val="00BE2478"/>
    <w:rsid w:val="00BE3314"/>
    <w:rsid w:val="00BE4638"/>
    <w:rsid w:val="00BF0A98"/>
    <w:rsid w:val="00BF0C32"/>
    <w:rsid w:val="00BF111D"/>
    <w:rsid w:val="00BF157C"/>
    <w:rsid w:val="00BF18B8"/>
    <w:rsid w:val="00BF2046"/>
    <w:rsid w:val="00BF3F17"/>
    <w:rsid w:val="00BF4942"/>
    <w:rsid w:val="00BF5C96"/>
    <w:rsid w:val="00C0025D"/>
    <w:rsid w:val="00C0242E"/>
    <w:rsid w:val="00C05ADB"/>
    <w:rsid w:val="00C05DA3"/>
    <w:rsid w:val="00C0691A"/>
    <w:rsid w:val="00C07286"/>
    <w:rsid w:val="00C1164F"/>
    <w:rsid w:val="00C11965"/>
    <w:rsid w:val="00C12587"/>
    <w:rsid w:val="00C13107"/>
    <w:rsid w:val="00C13B89"/>
    <w:rsid w:val="00C159B6"/>
    <w:rsid w:val="00C162D7"/>
    <w:rsid w:val="00C1648A"/>
    <w:rsid w:val="00C170D7"/>
    <w:rsid w:val="00C17936"/>
    <w:rsid w:val="00C209A2"/>
    <w:rsid w:val="00C21147"/>
    <w:rsid w:val="00C25B61"/>
    <w:rsid w:val="00C304A4"/>
    <w:rsid w:val="00C31ABD"/>
    <w:rsid w:val="00C320EE"/>
    <w:rsid w:val="00C32477"/>
    <w:rsid w:val="00C33338"/>
    <w:rsid w:val="00C33720"/>
    <w:rsid w:val="00C340CD"/>
    <w:rsid w:val="00C34130"/>
    <w:rsid w:val="00C34BCB"/>
    <w:rsid w:val="00C34CAE"/>
    <w:rsid w:val="00C36BA3"/>
    <w:rsid w:val="00C406C6"/>
    <w:rsid w:val="00C40A93"/>
    <w:rsid w:val="00C40F02"/>
    <w:rsid w:val="00C41446"/>
    <w:rsid w:val="00C42EDD"/>
    <w:rsid w:val="00C42FBD"/>
    <w:rsid w:val="00C430A0"/>
    <w:rsid w:val="00C46804"/>
    <w:rsid w:val="00C46968"/>
    <w:rsid w:val="00C46D15"/>
    <w:rsid w:val="00C502DC"/>
    <w:rsid w:val="00C516D6"/>
    <w:rsid w:val="00C5291A"/>
    <w:rsid w:val="00C53DD6"/>
    <w:rsid w:val="00C54387"/>
    <w:rsid w:val="00C54497"/>
    <w:rsid w:val="00C55988"/>
    <w:rsid w:val="00C56A5E"/>
    <w:rsid w:val="00C579A6"/>
    <w:rsid w:val="00C61334"/>
    <w:rsid w:val="00C63923"/>
    <w:rsid w:val="00C65CD6"/>
    <w:rsid w:val="00C65CF2"/>
    <w:rsid w:val="00C66423"/>
    <w:rsid w:val="00C66C64"/>
    <w:rsid w:val="00C6793B"/>
    <w:rsid w:val="00C67BD3"/>
    <w:rsid w:val="00C67E5E"/>
    <w:rsid w:val="00C70F0F"/>
    <w:rsid w:val="00C70FC9"/>
    <w:rsid w:val="00C71038"/>
    <w:rsid w:val="00C733EB"/>
    <w:rsid w:val="00C7385C"/>
    <w:rsid w:val="00C77455"/>
    <w:rsid w:val="00C80FED"/>
    <w:rsid w:val="00C81E00"/>
    <w:rsid w:val="00C821B0"/>
    <w:rsid w:val="00C8272C"/>
    <w:rsid w:val="00C842F5"/>
    <w:rsid w:val="00C850BB"/>
    <w:rsid w:val="00C8543C"/>
    <w:rsid w:val="00C86D24"/>
    <w:rsid w:val="00C87477"/>
    <w:rsid w:val="00C8762B"/>
    <w:rsid w:val="00C87AD2"/>
    <w:rsid w:val="00C90C7B"/>
    <w:rsid w:val="00C91A7E"/>
    <w:rsid w:val="00C92089"/>
    <w:rsid w:val="00C92CB2"/>
    <w:rsid w:val="00C93694"/>
    <w:rsid w:val="00C94852"/>
    <w:rsid w:val="00C95636"/>
    <w:rsid w:val="00CA00C2"/>
    <w:rsid w:val="00CA2356"/>
    <w:rsid w:val="00CA2684"/>
    <w:rsid w:val="00CA3659"/>
    <w:rsid w:val="00CA3C51"/>
    <w:rsid w:val="00CA78D4"/>
    <w:rsid w:val="00CB08DA"/>
    <w:rsid w:val="00CB1979"/>
    <w:rsid w:val="00CB30DE"/>
    <w:rsid w:val="00CB32B5"/>
    <w:rsid w:val="00CC08D7"/>
    <w:rsid w:val="00CC14D2"/>
    <w:rsid w:val="00CC2850"/>
    <w:rsid w:val="00CC290B"/>
    <w:rsid w:val="00CC549C"/>
    <w:rsid w:val="00CC570F"/>
    <w:rsid w:val="00CC6272"/>
    <w:rsid w:val="00CD0931"/>
    <w:rsid w:val="00CD0ECF"/>
    <w:rsid w:val="00CD3098"/>
    <w:rsid w:val="00CD31D2"/>
    <w:rsid w:val="00CD3C6A"/>
    <w:rsid w:val="00CD5AAA"/>
    <w:rsid w:val="00CD6EE8"/>
    <w:rsid w:val="00CD7076"/>
    <w:rsid w:val="00CD7F8B"/>
    <w:rsid w:val="00CE061D"/>
    <w:rsid w:val="00CE0B9C"/>
    <w:rsid w:val="00CE3E8E"/>
    <w:rsid w:val="00CE40C1"/>
    <w:rsid w:val="00CE7549"/>
    <w:rsid w:val="00CF03B4"/>
    <w:rsid w:val="00CF1594"/>
    <w:rsid w:val="00CF2843"/>
    <w:rsid w:val="00CF4B7A"/>
    <w:rsid w:val="00CF6614"/>
    <w:rsid w:val="00CF6795"/>
    <w:rsid w:val="00CF6D44"/>
    <w:rsid w:val="00CF705B"/>
    <w:rsid w:val="00CF7C00"/>
    <w:rsid w:val="00D02922"/>
    <w:rsid w:val="00D02DD7"/>
    <w:rsid w:val="00D03AD6"/>
    <w:rsid w:val="00D03DDD"/>
    <w:rsid w:val="00D04C57"/>
    <w:rsid w:val="00D059CA"/>
    <w:rsid w:val="00D10882"/>
    <w:rsid w:val="00D130AF"/>
    <w:rsid w:val="00D1405F"/>
    <w:rsid w:val="00D142CE"/>
    <w:rsid w:val="00D1694C"/>
    <w:rsid w:val="00D22844"/>
    <w:rsid w:val="00D232D7"/>
    <w:rsid w:val="00D2387E"/>
    <w:rsid w:val="00D23B0D"/>
    <w:rsid w:val="00D243A7"/>
    <w:rsid w:val="00D269CE"/>
    <w:rsid w:val="00D31177"/>
    <w:rsid w:val="00D31777"/>
    <w:rsid w:val="00D31F3E"/>
    <w:rsid w:val="00D32EB1"/>
    <w:rsid w:val="00D33546"/>
    <w:rsid w:val="00D34729"/>
    <w:rsid w:val="00D353A2"/>
    <w:rsid w:val="00D43EB9"/>
    <w:rsid w:val="00D4473F"/>
    <w:rsid w:val="00D451CB"/>
    <w:rsid w:val="00D4656D"/>
    <w:rsid w:val="00D466FD"/>
    <w:rsid w:val="00D511C5"/>
    <w:rsid w:val="00D52884"/>
    <w:rsid w:val="00D53FD8"/>
    <w:rsid w:val="00D54B82"/>
    <w:rsid w:val="00D55245"/>
    <w:rsid w:val="00D56A34"/>
    <w:rsid w:val="00D56AC6"/>
    <w:rsid w:val="00D576C9"/>
    <w:rsid w:val="00D57958"/>
    <w:rsid w:val="00D57D74"/>
    <w:rsid w:val="00D613AD"/>
    <w:rsid w:val="00D63D52"/>
    <w:rsid w:val="00D66A87"/>
    <w:rsid w:val="00D671B1"/>
    <w:rsid w:val="00D67536"/>
    <w:rsid w:val="00D67646"/>
    <w:rsid w:val="00D720CD"/>
    <w:rsid w:val="00D75242"/>
    <w:rsid w:val="00D767D5"/>
    <w:rsid w:val="00D76E1D"/>
    <w:rsid w:val="00D77804"/>
    <w:rsid w:val="00D779A2"/>
    <w:rsid w:val="00D81316"/>
    <w:rsid w:val="00D8211C"/>
    <w:rsid w:val="00D85927"/>
    <w:rsid w:val="00D90E67"/>
    <w:rsid w:val="00D93856"/>
    <w:rsid w:val="00D94C26"/>
    <w:rsid w:val="00D94E4A"/>
    <w:rsid w:val="00D95F04"/>
    <w:rsid w:val="00D97AE7"/>
    <w:rsid w:val="00D97BF8"/>
    <w:rsid w:val="00DA1764"/>
    <w:rsid w:val="00DA1A75"/>
    <w:rsid w:val="00DA2B5A"/>
    <w:rsid w:val="00DA35A4"/>
    <w:rsid w:val="00DA47BD"/>
    <w:rsid w:val="00DA520B"/>
    <w:rsid w:val="00DA7441"/>
    <w:rsid w:val="00DA75D0"/>
    <w:rsid w:val="00DB209B"/>
    <w:rsid w:val="00DB22A5"/>
    <w:rsid w:val="00DB2CB2"/>
    <w:rsid w:val="00DB4CA2"/>
    <w:rsid w:val="00DB4F0F"/>
    <w:rsid w:val="00DB6469"/>
    <w:rsid w:val="00DB6F98"/>
    <w:rsid w:val="00DB702B"/>
    <w:rsid w:val="00DB722C"/>
    <w:rsid w:val="00DB7F9B"/>
    <w:rsid w:val="00DC0B03"/>
    <w:rsid w:val="00DC0BFE"/>
    <w:rsid w:val="00DC1DC8"/>
    <w:rsid w:val="00DC3304"/>
    <w:rsid w:val="00DC37AA"/>
    <w:rsid w:val="00DC37D8"/>
    <w:rsid w:val="00DC39EB"/>
    <w:rsid w:val="00DC3E33"/>
    <w:rsid w:val="00DC4BA3"/>
    <w:rsid w:val="00DC655B"/>
    <w:rsid w:val="00DD106E"/>
    <w:rsid w:val="00DD14B9"/>
    <w:rsid w:val="00DD53E0"/>
    <w:rsid w:val="00DD5F86"/>
    <w:rsid w:val="00DD6FE1"/>
    <w:rsid w:val="00DD7770"/>
    <w:rsid w:val="00DE039A"/>
    <w:rsid w:val="00DE0800"/>
    <w:rsid w:val="00DE1B4E"/>
    <w:rsid w:val="00DE1DC0"/>
    <w:rsid w:val="00DE26B9"/>
    <w:rsid w:val="00DE2743"/>
    <w:rsid w:val="00DE5399"/>
    <w:rsid w:val="00DE73C2"/>
    <w:rsid w:val="00DF0998"/>
    <w:rsid w:val="00DF099A"/>
    <w:rsid w:val="00DF2DFB"/>
    <w:rsid w:val="00DF44D7"/>
    <w:rsid w:val="00DF584C"/>
    <w:rsid w:val="00DF5858"/>
    <w:rsid w:val="00E00113"/>
    <w:rsid w:val="00E00C13"/>
    <w:rsid w:val="00E01112"/>
    <w:rsid w:val="00E01248"/>
    <w:rsid w:val="00E02179"/>
    <w:rsid w:val="00E025F3"/>
    <w:rsid w:val="00E02AEF"/>
    <w:rsid w:val="00E0785A"/>
    <w:rsid w:val="00E07E22"/>
    <w:rsid w:val="00E100E8"/>
    <w:rsid w:val="00E1050D"/>
    <w:rsid w:val="00E128B7"/>
    <w:rsid w:val="00E12ADE"/>
    <w:rsid w:val="00E146C3"/>
    <w:rsid w:val="00E146DA"/>
    <w:rsid w:val="00E15A46"/>
    <w:rsid w:val="00E15F16"/>
    <w:rsid w:val="00E177FF"/>
    <w:rsid w:val="00E17D6E"/>
    <w:rsid w:val="00E17E5F"/>
    <w:rsid w:val="00E20A6F"/>
    <w:rsid w:val="00E217E1"/>
    <w:rsid w:val="00E223A7"/>
    <w:rsid w:val="00E24E7F"/>
    <w:rsid w:val="00E250BA"/>
    <w:rsid w:val="00E251F9"/>
    <w:rsid w:val="00E26DB3"/>
    <w:rsid w:val="00E27180"/>
    <w:rsid w:val="00E3058E"/>
    <w:rsid w:val="00E32470"/>
    <w:rsid w:val="00E35D1D"/>
    <w:rsid w:val="00E36F68"/>
    <w:rsid w:val="00E37E3F"/>
    <w:rsid w:val="00E447CB"/>
    <w:rsid w:val="00E45232"/>
    <w:rsid w:val="00E46A9A"/>
    <w:rsid w:val="00E46BF5"/>
    <w:rsid w:val="00E50139"/>
    <w:rsid w:val="00E51F27"/>
    <w:rsid w:val="00E52954"/>
    <w:rsid w:val="00E5385A"/>
    <w:rsid w:val="00E545C1"/>
    <w:rsid w:val="00E54950"/>
    <w:rsid w:val="00E55A59"/>
    <w:rsid w:val="00E57348"/>
    <w:rsid w:val="00E57E94"/>
    <w:rsid w:val="00E57EDA"/>
    <w:rsid w:val="00E612CC"/>
    <w:rsid w:val="00E61379"/>
    <w:rsid w:val="00E62BB8"/>
    <w:rsid w:val="00E658C8"/>
    <w:rsid w:val="00E65D4C"/>
    <w:rsid w:val="00E66A68"/>
    <w:rsid w:val="00E66F66"/>
    <w:rsid w:val="00E70905"/>
    <w:rsid w:val="00E70B10"/>
    <w:rsid w:val="00E712AE"/>
    <w:rsid w:val="00E71412"/>
    <w:rsid w:val="00E714E0"/>
    <w:rsid w:val="00E74419"/>
    <w:rsid w:val="00E7462E"/>
    <w:rsid w:val="00E7660F"/>
    <w:rsid w:val="00E776B8"/>
    <w:rsid w:val="00E77BC0"/>
    <w:rsid w:val="00E843E4"/>
    <w:rsid w:val="00E863CA"/>
    <w:rsid w:val="00E86F9E"/>
    <w:rsid w:val="00E908AE"/>
    <w:rsid w:val="00E93121"/>
    <w:rsid w:val="00E9401C"/>
    <w:rsid w:val="00E9527E"/>
    <w:rsid w:val="00E979FC"/>
    <w:rsid w:val="00EA0094"/>
    <w:rsid w:val="00EA061A"/>
    <w:rsid w:val="00EA1891"/>
    <w:rsid w:val="00EA4126"/>
    <w:rsid w:val="00EA4E22"/>
    <w:rsid w:val="00EA6981"/>
    <w:rsid w:val="00EA7258"/>
    <w:rsid w:val="00EA778F"/>
    <w:rsid w:val="00EA79AF"/>
    <w:rsid w:val="00EB194F"/>
    <w:rsid w:val="00EB1F27"/>
    <w:rsid w:val="00EB350B"/>
    <w:rsid w:val="00EB4B81"/>
    <w:rsid w:val="00EB61A3"/>
    <w:rsid w:val="00EB7D2E"/>
    <w:rsid w:val="00EC1C87"/>
    <w:rsid w:val="00EC5616"/>
    <w:rsid w:val="00EC5A8B"/>
    <w:rsid w:val="00EC778B"/>
    <w:rsid w:val="00ED2724"/>
    <w:rsid w:val="00ED310C"/>
    <w:rsid w:val="00ED4AD6"/>
    <w:rsid w:val="00ED4EB8"/>
    <w:rsid w:val="00EE363F"/>
    <w:rsid w:val="00EE7345"/>
    <w:rsid w:val="00EE7C06"/>
    <w:rsid w:val="00EF0411"/>
    <w:rsid w:val="00EF18C9"/>
    <w:rsid w:val="00EF284C"/>
    <w:rsid w:val="00EF3B4C"/>
    <w:rsid w:val="00EF5E78"/>
    <w:rsid w:val="00EF7427"/>
    <w:rsid w:val="00EF777C"/>
    <w:rsid w:val="00EF7A84"/>
    <w:rsid w:val="00F0120C"/>
    <w:rsid w:val="00F01AB6"/>
    <w:rsid w:val="00F0267B"/>
    <w:rsid w:val="00F02F57"/>
    <w:rsid w:val="00F03BEB"/>
    <w:rsid w:val="00F0474C"/>
    <w:rsid w:val="00F06B1B"/>
    <w:rsid w:val="00F07892"/>
    <w:rsid w:val="00F12B4A"/>
    <w:rsid w:val="00F1346D"/>
    <w:rsid w:val="00F136D1"/>
    <w:rsid w:val="00F13B40"/>
    <w:rsid w:val="00F13B72"/>
    <w:rsid w:val="00F140F5"/>
    <w:rsid w:val="00F15E2F"/>
    <w:rsid w:val="00F16D4A"/>
    <w:rsid w:val="00F17ABB"/>
    <w:rsid w:val="00F21051"/>
    <w:rsid w:val="00F22E65"/>
    <w:rsid w:val="00F2338B"/>
    <w:rsid w:val="00F24315"/>
    <w:rsid w:val="00F247CC"/>
    <w:rsid w:val="00F27045"/>
    <w:rsid w:val="00F302FE"/>
    <w:rsid w:val="00F31DCA"/>
    <w:rsid w:val="00F32868"/>
    <w:rsid w:val="00F32D6D"/>
    <w:rsid w:val="00F3343F"/>
    <w:rsid w:val="00F340DA"/>
    <w:rsid w:val="00F357F1"/>
    <w:rsid w:val="00F42F4C"/>
    <w:rsid w:val="00F456C6"/>
    <w:rsid w:val="00F45D15"/>
    <w:rsid w:val="00F46197"/>
    <w:rsid w:val="00F478E8"/>
    <w:rsid w:val="00F505C7"/>
    <w:rsid w:val="00F51406"/>
    <w:rsid w:val="00F5155B"/>
    <w:rsid w:val="00F5180E"/>
    <w:rsid w:val="00F51B53"/>
    <w:rsid w:val="00F526B5"/>
    <w:rsid w:val="00F56121"/>
    <w:rsid w:val="00F565D5"/>
    <w:rsid w:val="00F60A47"/>
    <w:rsid w:val="00F62F5C"/>
    <w:rsid w:val="00F63180"/>
    <w:rsid w:val="00F63D9F"/>
    <w:rsid w:val="00F64262"/>
    <w:rsid w:val="00F64A8A"/>
    <w:rsid w:val="00F65C94"/>
    <w:rsid w:val="00F65CBE"/>
    <w:rsid w:val="00F66BBD"/>
    <w:rsid w:val="00F67495"/>
    <w:rsid w:val="00F67FFE"/>
    <w:rsid w:val="00F706D4"/>
    <w:rsid w:val="00F72450"/>
    <w:rsid w:val="00F72D58"/>
    <w:rsid w:val="00F7358D"/>
    <w:rsid w:val="00F740A4"/>
    <w:rsid w:val="00F744F7"/>
    <w:rsid w:val="00F75064"/>
    <w:rsid w:val="00F75603"/>
    <w:rsid w:val="00F75BFC"/>
    <w:rsid w:val="00F77A79"/>
    <w:rsid w:val="00F80347"/>
    <w:rsid w:val="00F83BE1"/>
    <w:rsid w:val="00F83D17"/>
    <w:rsid w:val="00F86439"/>
    <w:rsid w:val="00F86550"/>
    <w:rsid w:val="00F86B9E"/>
    <w:rsid w:val="00F90501"/>
    <w:rsid w:val="00F91DB5"/>
    <w:rsid w:val="00F926EC"/>
    <w:rsid w:val="00F94956"/>
    <w:rsid w:val="00F9558B"/>
    <w:rsid w:val="00F95EAB"/>
    <w:rsid w:val="00F96707"/>
    <w:rsid w:val="00F96F76"/>
    <w:rsid w:val="00FA10A8"/>
    <w:rsid w:val="00FA29DE"/>
    <w:rsid w:val="00FA5176"/>
    <w:rsid w:val="00FA70E4"/>
    <w:rsid w:val="00FA754A"/>
    <w:rsid w:val="00FB09CD"/>
    <w:rsid w:val="00FB5B18"/>
    <w:rsid w:val="00FB6368"/>
    <w:rsid w:val="00FB6F38"/>
    <w:rsid w:val="00FB774E"/>
    <w:rsid w:val="00FB7A7B"/>
    <w:rsid w:val="00FC2A3B"/>
    <w:rsid w:val="00FC4814"/>
    <w:rsid w:val="00FC62C3"/>
    <w:rsid w:val="00FD04A0"/>
    <w:rsid w:val="00FD31A0"/>
    <w:rsid w:val="00FD3898"/>
    <w:rsid w:val="00FD408B"/>
    <w:rsid w:val="00FD47E2"/>
    <w:rsid w:val="00FD48C7"/>
    <w:rsid w:val="00FE061F"/>
    <w:rsid w:val="00FE09B8"/>
    <w:rsid w:val="00FE7362"/>
    <w:rsid w:val="00FF283C"/>
    <w:rsid w:val="00FF4DD6"/>
    <w:rsid w:val="00FF50DD"/>
    <w:rsid w:val="00FF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4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1D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B7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774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7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774E"/>
    <w:rPr>
      <w:rFonts w:cs="Times New Roman"/>
    </w:rPr>
  </w:style>
  <w:style w:type="character" w:styleId="PageNumber">
    <w:name w:val="page number"/>
    <w:basedOn w:val="DefaultParagraphFont"/>
    <w:uiPriority w:val="99"/>
    <w:rsid w:val="00B74E3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700</TotalTime>
  <Pages>7</Pages>
  <Words>1575</Words>
  <Characters>8978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Алексеевна</dc:creator>
  <cp:keywords/>
  <dc:description/>
  <cp:lastModifiedBy>User</cp:lastModifiedBy>
  <cp:revision>10</cp:revision>
  <cp:lastPrinted>2015-02-08T18:58:00Z</cp:lastPrinted>
  <dcterms:created xsi:type="dcterms:W3CDTF">2015-02-03T16:32:00Z</dcterms:created>
  <dcterms:modified xsi:type="dcterms:W3CDTF">2019-10-28T19:16:00Z</dcterms:modified>
</cp:coreProperties>
</file>