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F08" w:rsidRDefault="00423729" w:rsidP="003769C8">
      <w:pPr>
        <w:spacing w:line="360" w:lineRule="auto"/>
        <w:rPr>
          <w:lang w:val="uk-UA"/>
        </w:rPr>
      </w:pPr>
      <w:r>
        <w:t xml:space="preserve">                                                                   </w:t>
      </w:r>
      <w:r>
        <w:rPr>
          <w:lang w:val="uk-UA"/>
        </w:rPr>
        <w:t>УРОК</w:t>
      </w:r>
      <w:r w:rsidR="00095A24">
        <w:rPr>
          <w:lang w:val="uk-UA"/>
        </w:rPr>
        <w:t>.</w:t>
      </w:r>
    </w:p>
    <w:p w:rsidR="002D2CEC" w:rsidRDefault="00423729" w:rsidP="002D2CE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>Тема</w:t>
      </w:r>
      <w:r w:rsidR="00095A2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Відношення та пропорції.</w:t>
      </w:r>
    </w:p>
    <w:p w:rsidR="002D2CEC" w:rsidRPr="00095A24" w:rsidRDefault="00423729" w:rsidP="002D2CE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>Мета:</w:t>
      </w:r>
      <w:r w:rsidR="002D2C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5A24" w:rsidRPr="00095A24">
        <w:rPr>
          <w:rFonts w:ascii="Times New Roman" w:hAnsi="Times New Roman" w:cs="Times New Roman"/>
          <w:sz w:val="28"/>
          <w:szCs w:val="28"/>
          <w:lang w:val="uk-UA"/>
        </w:rPr>
        <w:t>узагальнення, систематизація знань учнів ,подальше набуття навичок розв'язування пропорцій</w:t>
      </w:r>
      <w:r w:rsidR="002D2CEC">
        <w:rPr>
          <w:rFonts w:ascii="Times New Roman" w:hAnsi="Times New Roman" w:cs="Times New Roman"/>
          <w:sz w:val="28"/>
          <w:szCs w:val="28"/>
          <w:lang w:val="uk-UA"/>
        </w:rPr>
        <w:t xml:space="preserve">,використання  </w:t>
      </w:r>
      <w:r w:rsidR="002D2CEC" w:rsidRPr="00095A24">
        <w:rPr>
          <w:rFonts w:ascii="Times New Roman" w:hAnsi="Times New Roman" w:cs="Times New Roman"/>
          <w:sz w:val="28"/>
          <w:szCs w:val="28"/>
          <w:lang w:val="uk-UA"/>
        </w:rPr>
        <w:t>основної властивості пропорції, перевірити вміння учнів застосовувати</w:t>
      </w:r>
      <w:r w:rsidR="002D2C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2CEC" w:rsidRPr="00095A24">
        <w:rPr>
          <w:rFonts w:ascii="Times New Roman" w:hAnsi="Times New Roman" w:cs="Times New Roman"/>
          <w:sz w:val="28"/>
          <w:szCs w:val="28"/>
          <w:lang w:val="uk-UA"/>
        </w:rPr>
        <w:t>набуті знання на практиці, а сам</w:t>
      </w:r>
      <w:r w:rsidR="002D2CEC">
        <w:rPr>
          <w:rFonts w:ascii="Times New Roman" w:hAnsi="Times New Roman" w:cs="Times New Roman"/>
          <w:sz w:val="28"/>
          <w:szCs w:val="28"/>
          <w:lang w:val="uk-UA"/>
        </w:rPr>
        <w:t>е</w:t>
      </w:r>
    </w:p>
    <w:p w:rsidR="00095A24" w:rsidRPr="00095A24" w:rsidRDefault="002D2CEC" w:rsidP="002D2CE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для розв</w:t>
      </w:r>
      <w:r w:rsidRPr="00095A24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язування рівнянь, </w:t>
      </w: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складання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правильних пропорцій, вміння знаходити невідомі члени пропорції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5A24"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для розв</w:t>
      </w:r>
      <w:r w:rsidR="00095A24" w:rsidRPr="00095A24">
        <w:rPr>
          <w:rFonts w:ascii="Times New Roman" w:hAnsi="Times New Roman" w:cs="Times New Roman"/>
          <w:sz w:val="28"/>
          <w:szCs w:val="28"/>
        </w:rPr>
        <w:t>’</w:t>
      </w:r>
      <w:r w:rsidR="00095A24"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язання різноманітних задач; </w:t>
      </w:r>
    </w:p>
    <w:p w:rsidR="00095A24" w:rsidRPr="002D2CEC" w:rsidRDefault="00095A24" w:rsidP="00095A24">
      <w:pPr>
        <w:pStyle w:val="a7"/>
        <w:spacing w:before="120" w:beforeAutospacing="0" w:after="120" w:afterAutospacing="0"/>
        <w:jc w:val="both"/>
        <w:rPr>
          <w:sz w:val="28"/>
          <w:szCs w:val="28"/>
          <w:lang w:val="uk-UA"/>
        </w:rPr>
      </w:pPr>
      <w:r w:rsidRPr="002D2CEC">
        <w:rPr>
          <w:sz w:val="28"/>
          <w:szCs w:val="28"/>
          <w:lang w:val="uk-UA"/>
        </w:rPr>
        <w:t>розв</w:t>
      </w:r>
      <w:r w:rsidR="00F300B9">
        <w:rPr>
          <w:sz w:val="28"/>
          <w:szCs w:val="28"/>
          <w:lang w:val="uk-UA"/>
        </w:rPr>
        <w:t>ивальна: розвивати логічне мислення учнів</w:t>
      </w:r>
      <w:r w:rsidRPr="002D2CEC">
        <w:rPr>
          <w:sz w:val="28"/>
          <w:szCs w:val="28"/>
          <w:lang w:val="uk-UA"/>
        </w:rPr>
        <w:t>,</w:t>
      </w:r>
      <w:r w:rsidR="00F300B9">
        <w:rPr>
          <w:sz w:val="28"/>
          <w:szCs w:val="28"/>
          <w:lang w:val="uk-UA"/>
        </w:rPr>
        <w:t xml:space="preserve"> вміння</w:t>
      </w:r>
      <w:r w:rsidRPr="002D2CEC">
        <w:rPr>
          <w:sz w:val="28"/>
          <w:szCs w:val="28"/>
          <w:lang w:val="uk-UA"/>
        </w:rPr>
        <w:t xml:space="preserve"> аналізувати, порівнювати та узагальнювати;</w:t>
      </w:r>
    </w:p>
    <w:p w:rsidR="00423729" w:rsidRDefault="00095A24" w:rsidP="00F300B9">
      <w:pPr>
        <w:pStyle w:val="a7"/>
        <w:spacing w:before="120" w:beforeAutospacing="0" w:after="120" w:afterAutospacing="0"/>
        <w:jc w:val="both"/>
        <w:rPr>
          <w:sz w:val="28"/>
          <w:szCs w:val="28"/>
          <w:lang w:val="uk-UA"/>
        </w:rPr>
      </w:pPr>
      <w:r w:rsidRPr="002D2CEC">
        <w:rPr>
          <w:sz w:val="28"/>
          <w:szCs w:val="28"/>
        </w:rPr>
        <w:t>виховна:</w:t>
      </w:r>
      <w:r w:rsidR="00F300B9">
        <w:rPr>
          <w:sz w:val="28"/>
          <w:szCs w:val="28"/>
        </w:rPr>
        <w:t xml:space="preserve"> виховувати </w:t>
      </w:r>
      <w:r w:rsidR="00F300B9">
        <w:rPr>
          <w:sz w:val="28"/>
          <w:szCs w:val="28"/>
          <w:lang w:val="uk-UA"/>
        </w:rPr>
        <w:t xml:space="preserve">увагу, </w:t>
      </w:r>
      <w:r w:rsidRPr="002D2CEC">
        <w:rPr>
          <w:sz w:val="28"/>
          <w:szCs w:val="28"/>
        </w:rPr>
        <w:t xml:space="preserve"> розширювати </w:t>
      </w:r>
      <w:r w:rsidR="00F300B9">
        <w:rPr>
          <w:sz w:val="28"/>
          <w:szCs w:val="28"/>
          <w:lang w:val="uk-UA"/>
        </w:rPr>
        <w:t xml:space="preserve"> </w:t>
      </w:r>
      <w:r w:rsidR="00F300B9">
        <w:rPr>
          <w:sz w:val="28"/>
          <w:szCs w:val="28"/>
        </w:rPr>
        <w:t>св</w:t>
      </w:r>
      <w:r w:rsidRPr="002D2CEC">
        <w:rPr>
          <w:sz w:val="28"/>
          <w:szCs w:val="28"/>
        </w:rPr>
        <w:t>ітогляд учнів.</w:t>
      </w:r>
    </w:p>
    <w:p w:rsidR="00F300B9" w:rsidRPr="00F300B9" w:rsidRDefault="00F300B9" w:rsidP="00F300B9">
      <w:pPr>
        <w:pStyle w:val="a7"/>
        <w:spacing w:before="120" w:beforeAutospacing="0" w:after="120" w:afterAutospacing="0"/>
        <w:jc w:val="both"/>
        <w:rPr>
          <w:sz w:val="28"/>
          <w:szCs w:val="28"/>
          <w:lang w:val="uk-UA"/>
        </w:rPr>
      </w:pPr>
    </w:p>
    <w:p w:rsidR="00423729" w:rsidRPr="00095A24" w:rsidRDefault="00423729" w:rsidP="00F300B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>Хід уроку.</w:t>
      </w:r>
    </w:p>
    <w:p w:rsidR="00423729" w:rsidRPr="00095A24" w:rsidRDefault="0003161C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300B9">
        <w:rPr>
          <w:rFonts w:ascii="Times New Roman" w:hAnsi="Times New Roman" w:cs="Times New Roman"/>
          <w:sz w:val="28"/>
          <w:szCs w:val="28"/>
          <w:lang w:val="uk-UA"/>
        </w:rPr>
        <w:t>.Організа</w:t>
      </w:r>
      <w:r w:rsidR="00423729" w:rsidRPr="00095A24">
        <w:rPr>
          <w:rFonts w:ascii="Times New Roman" w:hAnsi="Times New Roman" w:cs="Times New Roman"/>
          <w:sz w:val="28"/>
          <w:szCs w:val="28"/>
          <w:lang w:val="uk-UA"/>
        </w:rPr>
        <w:t>ційний етап.</w:t>
      </w:r>
    </w:p>
    <w:p w:rsidR="00423729" w:rsidRPr="00095A24" w:rsidRDefault="0003161C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423729" w:rsidRPr="00095A2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Вступне слово учителя.</w:t>
      </w:r>
      <w:r w:rsidR="00423729"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423729" w:rsidRPr="00095A24" w:rsidRDefault="009A21E1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423729" w:rsidRPr="00095A24">
        <w:rPr>
          <w:rFonts w:ascii="Times New Roman" w:hAnsi="Times New Roman" w:cs="Times New Roman"/>
          <w:sz w:val="28"/>
          <w:szCs w:val="28"/>
          <w:lang w:val="uk-UA"/>
        </w:rPr>
        <w:t>Ви вже знаєте, що слово «пропорція» походить від латинського слова, що означає певне співвідношення частин між собою.</w:t>
      </w:r>
    </w:p>
    <w:p w:rsidR="0003161C" w:rsidRPr="00095A24" w:rsidRDefault="009A21E1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8F38A0" w:rsidRPr="00095A24">
        <w:rPr>
          <w:rFonts w:ascii="Times New Roman" w:hAnsi="Times New Roman" w:cs="Times New Roman"/>
          <w:sz w:val="28"/>
          <w:szCs w:val="28"/>
          <w:lang w:val="uk-UA"/>
        </w:rPr>
        <w:t>В давнину наука про пропорці</w:t>
      </w:r>
      <w:r w:rsidR="00CA117A" w:rsidRPr="00095A24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8F38A0"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була у великій шані </w:t>
      </w:r>
      <w:r w:rsidR="00423729"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 w:rsidR="008F38A0" w:rsidRPr="00095A24">
        <w:rPr>
          <w:rFonts w:ascii="Times New Roman" w:hAnsi="Times New Roman" w:cs="Times New Roman"/>
          <w:sz w:val="28"/>
          <w:szCs w:val="28"/>
          <w:lang w:val="uk-UA"/>
        </w:rPr>
        <w:t>школі</w:t>
      </w: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Піфагора.</w:t>
      </w:r>
      <w:r w:rsidR="00CA117A"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Він і його учні з пропорцією </w:t>
      </w:r>
      <w:r w:rsidR="00423729"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пов</w:t>
      </w:r>
      <w:r w:rsidRPr="00095A24">
        <w:rPr>
          <w:rFonts w:ascii="Times New Roman" w:hAnsi="Times New Roman" w:cs="Times New Roman"/>
          <w:sz w:val="28"/>
          <w:szCs w:val="28"/>
          <w:lang w:val="uk-UA"/>
        </w:rPr>
        <w:t>'</w:t>
      </w:r>
      <w:r w:rsidR="00423729" w:rsidRPr="00095A24">
        <w:rPr>
          <w:rFonts w:ascii="Times New Roman" w:hAnsi="Times New Roman" w:cs="Times New Roman"/>
          <w:sz w:val="28"/>
          <w:szCs w:val="28"/>
          <w:lang w:val="uk-UA"/>
        </w:rPr>
        <w:t>язували  думки про порядок та красу в природі,про співзвучні</w:t>
      </w:r>
      <w:r w:rsidRPr="00095A24">
        <w:rPr>
          <w:rFonts w:ascii="Times New Roman" w:hAnsi="Times New Roman" w:cs="Times New Roman"/>
          <w:sz w:val="28"/>
          <w:szCs w:val="28"/>
          <w:lang w:val="uk-UA"/>
        </w:rPr>
        <w:t>сть  акордів</w:t>
      </w:r>
      <w:r w:rsidR="00423729"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в музиці</w:t>
      </w:r>
      <w:r w:rsidR="0003161C"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та гармонії у всесвіті.</w:t>
      </w:r>
    </w:p>
    <w:p w:rsidR="00964C52" w:rsidRPr="00095A24" w:rsidRDefault="009A21E1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         Деякі</w:t>
      </w:r>
      <w:r w:rsidR="00964C52"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види пропорцій вони називали</w:t>
      </w: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«муз</w:t>
      </w:r>
      <w:r w:rsidR="0003161C" w:rsidRPr="00095A2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095A24">
        <w:rPr>
          <w:rFonts w:ascii="Times New Roman" w:hAnsi="Times New Roman" w:cs="Times New Roman"/>
          <w:sz w:val="28"/>
          <w:szCs w:val="28"/>
          <w:lang w:val="uk-UA"/>
        </w:rPr>
        <w:t>чними», «гармонійними», «божественними».</w:t>
      </w:r>
    </w:p>
    <w:p w:rsidR="00964C52" w:rsidRPr="00095A24" w:rsidRDefault="0003161C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BA4B21"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Пропорцією </w:t>
      </w:r>
      <w:r w:rsidR="00964C52"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користувалися для розв</w:t>
      </w:r>
      <w:r w:rsidR="00BA4B21"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'язування різноманітних задач, як у </w:t>
      </w:r>
      <w:r w:rsidR="00964C52"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давнину, так і тепер.</w:t>
      </w:r>
    </w:p>
    <w:p w:rsidR="00F300B9" w:rsidRDefault="00964C52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>Протягом уроку, ми будем</w:t>
      </w:r>
      <w:r w:rsidR="0003161C"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о робити певні записи в зошиті. </w:t>
      </w: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Тому </w:t>
      </w:r>
      <w:r w:rsidR="0003161C" w:rsidRPr="00095A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запишемо тему і дату </w:t>
      </w:r>
      <w:r w:rsidR="00F300B9" w:rsidRPr="00095A24">
        <w:rPr>
          <w:rFonts w:ascii="Times New Roman" w:hAnsi="Times New Roman" w:cs="Times New Roman"/>
          <w:sz w:val="28"/>
          <w:szCs w:val="28"/>
          <w:lang w:val="uk-UA"/>
        </w:rPr>
        <w:t>уроку. Вони</w:t>
      </w:r>
      <w:r w:rsidR="0003161C"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записані на дошці</w:t>
      </w:r>
      <w:r w:rsidR="00F300B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00B9" w:rsidRDefault="00F300B9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ІІІ. Актуалізація опорних знань учнів.</w:t>
      </w:r>
    </w:p>
    <w:p w:rsidR="0003161C" w:rsidRPr="00095A24" w:rsidRDefault="00F300B9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</w:t>
      </w:r>
      <w:r w:rsidR="0003161C" w:rsidRPr="00095A24">
        <w:rPr>
          <w:rFonts w:ascii="Times New Roman" w:hAnsi="Times New Roman" w:cs="Times New Roman"/>
          <w:sz w:val="28"/>
          <w:szCs w:val="28"/>
          <w:lang w:val="uk-UA"/>
        </w:rPr>
        <w:t>Ще в стародавні часи виникла необхідність знаходити співвідношення частин цілого,порівнювати величини.</w:t>
      </w:r>
    </w:p>
    <w:p w:rsidR="00964C52" w:rsidRPr="00095A24" w:rsidRDefault="009C38E9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>Розв</w:t>
      </w:r>
      <w:r w:rsidR="0003161C" w:rsidRPr="00095A24">
        <w:rPr>
          <w:rFonts w:ascii="Times New Roman" w:hAnsi="Times New Roman" w:cs="Times New Roman"/>
          <w:sz w:val="28"/>
          <w:szCs w:val="28"/>
          <w:lang w:val="uk-UA"/>
        </w:rPr>
        <w:t>'</w:t>
      </w:r>
      <w:r w:rsidRPr="00095A24">
        <w:rPr>
          <w:rFonts w:ascii="Times New Roman" w:hAnsi="Times New Roman" w:cs="Times New Roman"/>
          <w:sz w:val="28"/>
          <w:szCs w:val="28"/>
          <w:lang w:val="uk-UA"/>
        </w:rPr>
        <w:t>яжемо  задачі практичного змісту:</w:t>
      </w:r>
    </w:p>
    <w:p w:rsidR="009C38E9" w:rsidRPr="00095A24" w:rsidRDefault="009C38E9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>1). Виміряйте довжину парти та довжину зошита</w:t>
      </w:r>
      <w:r w:rsidR="0003161C"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95A2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3161C"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95A24">
        <w:rPr>
          <w:rFonts w:ascii="Times New Roman" w:hAnsi="Times New Roman" w:cs="Times New Roman"/>
          <w:sz w:val="28"/>
          <w:szCs w:val="28"/>
          <w:lang w:val="uk-UA"/>
        </w:rPr>
        <w:t>Дайте відповідь на питання: у скільки довжина парти більша за довжину зошита? Який вираз ми отримаємо, щоб це дізнатися,</w:t>
      </w:r>
    </w:p>
    <w:p w:rsidR="009C38E9" w:rsidRPr="00095A24" w:rsidRDefault="009C38E9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>200см:20 см</w:t>
      </w:r>
    </w:p>
    <w:p w:rsidR="009C38E9" w:rsidRPr="00095A24" w:rsidRDefault="009C38E9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2)Ви знаходитесь на уроках в школі 6 годин. Дайте відповідь на запитання:  яку частину доби </w:t>
      </w:r>
      <w:r w:rsidR="00F300B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знаходитесь на уроках в школі? Який вираз ми складемо?</w:t>
      </w:r>
    </w:p>
    <w:p w:rsidR="009C38E9" w:rsidRPr="00095A24" w:rsidRDefault="009C38E9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>6год: 24 год</w:t>
      </w:r>
    </w:p>
    <w:p w:rsidR="00220BBA" w:rsidRPr="00095A24" w:rsidRDefault="00220BBA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>При розв'язуванні задач ми використовували поняття відношення.</w:t>
      </w:r>
    </w:p>
    <w:p w:rsidR="009C38E9" w:rsidRPr="00095A24" w:rsidRDefault="00220BBA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38E9" w:rsidRPr="00095A24">
        <w:rPr>
          <w:rFonts w:ascii="Times New Roman" w:hAnsi="Times New Roman" w:cs="Times New Roman"/>
          <w:sz w:val="28"/>
          <w:szCs w:val="28"/>
          <w:lang w:val="uk-UA"/>
        </w:rPr>
        <w:t>Питання:</w:t>
      </w:r>
    </w:p>
    <w:p w:rsidR="009C38E9" w:rsidRPr="00095A24" w:rsidRDefault="00D17B0D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C38E9" w:rsidRPr="00095A24">
        <w:rPr>
          <w:rFonts w:ascii="Times New Roman" w:hAnsi="Times New Roman" w:cs="Times New Roman"/>
          <w:sz w:val="28"/>
          <w:szCs w:val="28"/>
          <w:lang w:val="uk-UA"/>
        </w:rPr>
        <w:t>Що таке відношення?</w:t>
      </w:r>
    </w:p>
    <w:p w:rsidR="009C38E9" w:rsidRPr="00095A24" w:rsidRDefault="00D17B0D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C38E9" w:rsidRPr="00095A24">
        <w:rPr>
          <w:rFonts w:ascii="Times New Roman" w:hAnsi="Times New Roman" w:cs="Times New Roman"/>
          <w:sz w:val="28"/>
          <w:szCs w:val="28"/>
          <w:lang w:val="uk-UA"/>
        </w:rPr>
        <w:t>Що показує відношення   а:в в залежності від значень а і в?</w:t>
      </w:r>
    </w:p>
    <w:p w:rsidR="009C38E9" w:rsidRPr="00095A24" w:rsidRDefault="00D17B0D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C38E9" w:rsidRPr="00095A24">
        <w:rPr>
          <w:rFonts w:ascii="Times New Roman" w:hAnsi="Times New Roman" w:cs="Times New Roman"/>
          <w:sz w:val="28"/>
          <w:szCs w:val="28"/>
          <w:lang w:val="uk-UA"/>
        </w:rPr>
        <w:t>Що називається значенням відношення?</w:t>
      </w:r>
    </w:p>
    <w:p w:rsidR="003769C8" w:rsidRPr="00095A24" w:rsidRDefault="003769C8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>Усно</w:t>
      </w:r>
      <w:r w:rsidR="00220BBA" w:rsidRPr="00095A2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C38E9" w:rsidRPr="00095A24" w:rsidRDefault="00F300B9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</w:t>
      </w:r>
      <w:r w:rsidR="003769C8"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9C38E9" w:rsidRPr="00095A24">
        <w:rPr>
          <w:rFonts w:ascii="Times New Roman" w:hAnsi="Times New Roman" w:cs="Times New Roman"/>
          <w:sz w:val="28"/>
          <w:szCs w:val="28"/>
          <w:lang w:val="uk-UA"/>
        </w:rPr>
        <w:t>найти відношення  величин</w:t>
      </w:r>
      <w:r w:rsidR="003769C8" w:rsidRPr="00095A24">
        <w:rPr>
          <w:rFonts w:ascii="Times New Roman" w:hAnsi="Times New Roman" w:cs="Times New Roman"/>
          <w:sz w:val="28"/>
          <w:szCs w:val="28"/>
          <w:lang w:val="uk-UA"/>
        </w:rPr>
        <w:t>:   1 кг до 200г                         1000 г : 200 г =5</w:t>
      </w:r>
    </w:p>
    <w:p w:rsidR="003769C8" w:rsidRPr="00095A24" w:rsidRDefault="003769C8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2 см до 2 м                         2 см : 200 см=0,01</w:t>
      </w:r>
    </w:p>
    <w:p w:rsidR="003769C8" w:rsidRPr="00095A24" w:rsidRDefault="003769C8" w:rsidP="003769C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6 хв до 1 год                       6 </w:t>
      </w:r>
      <w:r w:rsidR="00F300B9" w:rsidRPr="00095A24">
        <w:rPr>
          <w:rFonts w:ascii="Times New Roman" w:hAnsi="Times New Roman" w:cs="Times New Roman"/>
          <w:sz w:val="28"/>
          <w:szCs w:val="28"/>
          <w:lang w:val="uk-UA"/>
        </w:rPr>
        <w:t>хв.</w:t>
      </w: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:60 </w:t>
      </w:r>
      <w:r w:rsidR="00F300B9" w:rsidRPr="00095A24">
        <w:rPr>
          <w:rFonts w:ascii="Times New Roman" w:hAnsi="Times New Roman" w:cs="Times New Roman"/>
          <w:sz w:val="28"/>
          <w:szCs w:val="28"/>
          <w:lang w:val="uk-UA"/>
        </w:rPr>
        <w:t>хв.</w:t>
      </w: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=0,1</w:t>
      </w:r>
    </w:p>
    <w:p w:rsidR="003769C8" w:rsidRPr="00095A24" w:rsidRDefault="003769C8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>Скоротіть дроби:</w:t>
      </w:r>
      <w:r w:rsidR="00220BBA"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15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24</m:t>
            </m:r>
          </m:den>
        </m:f>
      </m:oMath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8</m:t>
            </m:r>
          </m:den>
        </m:f>
      </m:oMath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;  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45</m:t>
            </m:r>
          </m:den>
        </m:f>
      </m:oMath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</m:t>
            </m:r>
          </m:den>
        </m:f>
      </m:oMath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; </w:t>
      </w:r>
    </w:p>
    <w:p w:rsidR="003769C8" w:rsidRPr="00095A24" w:rsidRDefault="00D17B0D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</w:t>
      </w:r>
      <w:r w:rsidR="003769C8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Як можна назвати ці вирази?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</w:t>
      </w:r>
      <w:r w:rsidR="003769C8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(Пропорціями)</w:t>
      </w:r>
    </w:p>
    <w:p w:rsidR="00220BBA" w:rsidRPr="00095A24" w:rsidRDefault="00D17B0D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</w:t>
      </w:r>
      <w:r w:rsidR="00220BBA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Дайте означення пропорції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  <w:r w:rsidR="00220BBA" w:rsidRPr="00095A24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</w:p>
    <w:p w:rsidR="00220BBA" w:rsidRPr="00095A24" w:rsidRDefault="00220BBA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</w:t>
      </w:r>
      <w:r w:rsidR="003769C8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а:в = с: </w:t>
      </w:r>
      <w:r w:rsidR="003769C8" w:rsidRPr="00095A24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="003769C8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,  або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b</m:t>
            </m:r>
          </m:den>
        </m:f>
      </m:oMath>
      <w:r w:rsidR="003769C8" w:rsidRPr="00095A2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B59BF" w:rsidRPr="00095A24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</m:t>
            </m:r>
          </m:den>
        </m:f>
      </m:oMath>
      <w:r w:rsidR="003769C8" w:rsidRPr="00095A24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</w:p>
    <w:p w:rsidR="00220BBA" w:rsidRPr="00095A24" w:rsidRDefault="00D17B0D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</w:t>
      </w:r>
      <w:r w:rsidR="00220BBA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Як називаються числа а,</w:t>
      </w:r>
      <w:r w:rsidR="00220BBA" w:rsidRPr="00095A2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20BBA" w:rsidRPr="00095A24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="00220BBA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,</w:t>
      </w:r>
      <w:r w:rsidR="00220BBA" w:rsidRPr="00095A2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20BBA" w:rsidRPr="00095A24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="00220BBA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,</w:t>
      </w:r>
      <w:r w:rsidR="00220BBA" w:rsidRPr="00095A2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20BBA" w:rsidRPr="00095A24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="00220BBA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?</w:t>
      </w:r>
      <w:r w:rsidR="003769C8" w:rsidRPr="00095A24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3769C8" w:rsidRPr="00095A24" w:rsidRDefault="003769C8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95A2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17B0D">
        <w:rPr>
          <w:rFonts w:ascii="Times New Roman" w:eastAsiaTheme="minorEastAsia" w:hAnsi="Times New Roman" w:cs="Times New Roman"/>
          <w:sz w:val="28"/>
          <w:szCs w:val="28"/>
          <w:lang w:val="uk-UA"/>
        </w:rPr>
        <w:t>-</w:t>
      </w:r>
      <w:r w:rsidR="00220BBA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В чому полягає основна властивість пропорції ?</w:t>
      </w:r>
    </w:p>
    <w:p w:rsidR="003B59BF" w:rsidRPr="00095A24" w:rsidRDefault="00D17B0D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</w:t>
      </w:r>
      <w:r w:rsidR="003B59BF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Чи є пропорцією рівність?</w:t>
      </w:r>
      <w:r w:rsidR="00220BBA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40:8=65:13   (так)</w:t>
      </w:r>
    </w:p>
    <w:p w:rsidR="00F300B9" w:rsidRDefault="00220BBA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                 </w:t>
      </w:r>
      <w:r w:rsidR="00D17B0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2,7:9=2:5 </w:t>
      </w: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(ні</w:t>
      </w:r>
      <w:r w:rsidR="00F300B9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</w:p>
    <w:p w:rsidR="004450AA" w:rsidRPr="00095A24" w:rsidRDefault="00F300B9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2)</w:t>
      </w:r>
      <w:r w:rsidR="004450AA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</w:t>
      </w:r>
      <w:r w:rsidR="00220BBA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Складіт</w:t>
      </w:r>
      <w:r w:rsidR="00D17B0D">
        <w:rPr>
          <w:rFonts w:ascii="Times New Roman" w:eastAsiaTheme="minorEastAsia" w:hAnsi="Times New Roman" w:cs="Times New Roman"/>
          <w:sz w:val="28"/>
          <w:szCs w:val="28"/>
          <w:lang w:val="uk-UA"/>
        </w:rPr>
        <w:t>ь пропорцію з чисел  24,18,8,6, якщо можливо.</w:t>
      </w:r>
    </w:p>
    <w:p w:rsidR="00220BBA" w:rsidRDefault="00220BBA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Скільки істинних пропорцій можна скласти з цих чисел ?</w:t>
      </w:r>
    </w:p>
    <w:p w:rsidR="00D17B0D" w:rsidRDefault="00D17B0D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IV</w:t>
      </w:r>
      <w:r w:rsidRPr="00D17B0D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Формування вмінь та навичок</w:t>
      </w:r>
    </w:p>
    <w:p w:rsidR="00220BBA" w:rsidRPr="00095A24" w:rsidRDefault="004450AA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</w:t>
      </w:r>
      <w:r w:rsidR="00220BBA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Групова робота.</w:t>
      </w:r>
      <w:r w:rsidR="00D17B0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( Клас поділяється на групи </w:t>
      </w:r>
      <w:r w:rsidR="00220BBA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по 4 учня.</w:t>
      </w: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 конвертах на</w:t>
      </w:r>
      <w:r w:rsidR="00220BBA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картках записані пропорції та етапи їх розв'язання.</w:t>
      </w: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220BBA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Картки розрізані</w:t>
      </w: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певну кількість частин. Учням пропонується знайти пропорції та записи етапів розв'язання кожної,на парті викласти послідовність.) </w:t>
      </w:r>
    </w:p>
    <w:p w:rsidR="004450AA" w:rsidRPr="00095A24" w:rsidRDefault="004450AA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Після перевірки правильності роботи в групах, завдання записуються у зошиті.</w:t>
      </w:r>
    </w:p>
    <w:p w:rsidR="004450AA" w:rsidRPr="00095A24" w:rsidRDefault="00AF7E66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</w:t>
      </w:r>
      <w:r w:rsidR="004450AA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Як знайти невідомий член пропорції?</w:t>
      </w:r>
    </w:p>
    <w:p w:rsidR="004450AA" w:rsidRPr="00095A24" w:rsidRDefault="004450AA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Завдання:</w:t>
      </w:r>
    </w:p>
    <w:p w:rsidR="004450AA" w:rsidRPr="00095A24" w:rsidRDefault="00AF7E66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3) </w:t>
      </w:r>
      <w:r w:rsidR="004450AA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Виразіть відношення у відсотках.</w:t>
      </w:r>
    </w:p>
    <w:p w:rsidR="004450AA" w:rsidRPr="00095A24" w:rsidRDefault="004450AA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а) 9 до 20                                    9:20×100 %=45%</w:t>
      </w:r>
    </w:p>
    <w:p w:rsidR="004450AA" w:rsidRPr="00095A24" w:rsidRDefault="004450AA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б) 0,32 : 8                                  0,32:8×100%=4%</w:t>
      </w:r>
    </w:p>
    <w:p w:rsidR="004450AA" w:rsidRPr="00095A24" w:rsidRDefault="004450AA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в)12 </w:t>
      </w:r>
      <w:r w:rsidR="00F300B9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хв.</w:t>
      </w: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до 1 </w:t>
      </w:r>
      <w:r w:rsidR="00F300B9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г од</w:t>
      </w: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     12:60×100%=20%</w:t>
      </w:r>
    </w:p>
    <w:p w:rsidR="004450AA" w:rsidRPr="00095A24" w:rsidRDefault="00AF7E66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3) </w:t>
      </w:r>
      <w:r w:rsidR="004450AA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Задача.</w:t>
      </w:r>
    </w:p>
    <w:p w:rsidR="004450AA" w:rsidRPr="00095A24" w:rsidRDefault="00AF7E66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</w:t>
      </w:r>
      <w:r w:rsidR="004450AA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Вважається, що в кімнаті достатньо природного освітлення,якщо площа вікон у ній складає не менше ніж 20% площі </w:t>
      </w:r>
      <w:r w:rsidR="00F300B9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кімнати. Ми</w:t>
      </w:r>
      <w:r w:rsidR="000907B6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зробили виміри і </w:t>
      </w:r>
      <w:r w:rsidR="000907B6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 xml:space="preserve">з'ясували, що площа нашої класної кімнати 30 кв. м. В класі три </w:t>
      </w:r>
      <w:r w:rsidR="00F300B9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вікна. Ширина</w:t>
      </w:r>
      <w:r w:rsidR="000907B6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вікна становить 1,4 м, висота 2,5 м.</w:t>
      </w:r>
    </w:p>
    <w:p w:rsidR="000907B6" w:rsidRPr="00095A24" w:rsidRDefault="000907B6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Чи достатньо природного освітлення в нашому кабінеті?</w:t>
      </w:r>
    </w:p>
    <w:p w:rsidR="000907B6" w:rsidRPr="00095A24" w:rsidRDefault="000907B6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Розв'язання.</w:t>
      </w:r>
    </w:p>
    <w:p w:rsidR="000907B6" w:rsidRPr="00095A24" w:rsidRDefault="000907B6" w:rsidP="000907B6">
      <w:pPr>
        <w:pStyle w:val="a6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1,4·2,5=3,5 (м²) площа одного вікна;</w:t>
      </w:r>
    </w:p>
    <w:p w:rsidR="000907B6" w:rsidRPr="00095A24" w:rsidRDefault="000907B6" w:rsidP="000907B6">
      <w:pPr>
        <w:pStyle w:val="a6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3,5 ·3 = 10,5 (м²) площа всіх вікон;</w:t>
      </w:r>
    </w:p>
    <w:p w:rsidR="000907B6" w:rsidRPr="00095A24" w:rsidRDefault="000907B6" w:rsidP="000907B6">
      <w:pPr>
        <w:pStyle w:val="a6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10,5 : 30 ·100% =35(%).</w:t>
      </w:r>
    </w:p>
    <w:p w:rsidR="000907B6" w:rsidRPr="00095A24" w:rsidRDefault="000907B6" w:rsidP="000907B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Отже, освітлення природного освітлення в нашому класі достатньо.</w:t>
      </w:r>
    </w:p>
    <w:p w:rsidR="000907B6" w:rsidRPr="00095A24" w:rsidRDefault="000907B6" w:rsidP="000907B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Як дізнатися, скільки відсотків число а складає від числа в?</w:t>
      </w:r>
    </w:p>
    <w:p w:rsidR="000907B6" w:rsidRPr="00AF7E66" w:rsidRDefault="00AF7E66" w:rsidP="00AF7E6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4) </w:t>
      </w:r>
      <w:r w:rsidR="000907B6" w:rsidRPr="00AF7E66">
        <w:rPr>
          <w:rFonts w:ascii="Times New Roman" w:eastAsiaTheme="minorEastAsia" w:hAnsi="Times New Roman" w:cs="Times New Roman"/>
          <w:sz w:val="28"/>
          <w:szCs w:val="28"/>
          <w:lang w:val="uk-UA"/>
        </w:rPr>
        <w:t>Задача.</w:t>
      </w:r>
    </w:p>
    <w:p w:rsidR="000907B6" w:rsidRPr="00095A24" w:rsidRDefault="000907B6" w:rsidP="000907B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Знайти довжину сторін трикутника, якщо його периметр 45 см, а сторони відносяться, як </w:t>
      </w:r>
      <w:r w:rsidR="00710DE3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2,3,4 ?</w:t>
      </w:r>
    </w:p>
    <w:p w:rsidR="00710DE3" w:rsidRPr="00095A24" w:rsidRDefault="00AF7E66" w:rsidP="000907B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</w:t>
      </w:r>
      <w:r w:rsidR="00710DE3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Перевіримо домашнє завдання. Додому була подібна задача №658.</w:t>
      </w:r>
    </w:p>
    <w:p w:rsidR="00710DE3" w:rsidRPr="00095A24" w:rsidRDefault="00AF7E66" w:rsidP="000907B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5)</w:t>
      </w:r>
      <w:r w:rsidR="00710DE3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Розв'яжіть пропорцію  :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</w:t>
      </w:r>
      <w:r w:rsidR="00710DE3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3+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х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8</m:t>
            </m:r>
          </m:den>
        </m:f>
      </m:oMath>
      <w:r w:rsidR="00710DE3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11</m:t>
            </m:r>
          </m:den>
        </m:f>
      </m:oMath>
      <w:r w:rsidR="00710DE3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;</w:t>
      </w:r>
    </w:p>
    <w:p w:rsidR="00710DE3" w:rsidRPr="00095A24" w:rsidRDefault="00AF7E66" w:rsidP="000907B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6)</w:t>
      </w:r>
      <w:r w:rsidR="00710DE3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Задача.</w:t>
      </w:r>
    </w:p>
    <w:p w:rsidR="00710DE3" w:rsidRPr="00095A24" w:rsidRDefault="00710DE3" w:rsidP="000907B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Відстань між містами на місцевості 720 </w:t>
      </w:r>
      <w:r w:rsidR="00F300B9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км. Яка</w:t>
      </w: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відстань між ними на карті,масштаб якої 1:9000000 ?</w:t>
      </w:r>
    </w:p>
    <w:p w:rsidR="00710DE3" w:rsidRPr="00095A24" w:rsidRDefault="00AF7E66" w:rsidP="000907B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7)</w:t>
      </w:r>
      <w:r w:rsidR="00710DE3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Задача.</w:t>
      </w:r>
    </w:p>
    <w:p w:rsidR="00710DE3" w:rsidRPr="00095A24" w:rsidRDefault="00710DE3" w:rsidP="000907B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Вісім вантажівок можуть перевезти вантаж за три </w:t>
      </w:r>
      <w:r w:rsidR="00F300B9"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>дні. За</w:t>
      </w:r>
      <w:r w:rsidRPr="00095A2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скільки днів можуть перевезти вантаж 6 вантажівок?</w:t>
      </w:r>
    </w:p>
    <w:p w:rsidR="00710DE3" w:rsidRDefault="00AF7E66" w:rsidP="00AF7E6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</w:t>
      </w:r>
      <w:r w:rsidRPr="00AF7E66">
        <w:rPr>
          <w:rFonts w:ascii="Times New Roman" w:eastAsiaTheme="minorEastAsia" w:hAnsi="Times New Roman" w:cs="Times New Roman"/>
          <w:sz w:val="28"/>
          <w:szCs w:val="28"/>
          <w:lang w:val="uk-UA"/>
        </w:rPr>
        <w:t>Які величини називаються прямо пропорційними та обернено пропорційними?</w:t>
      </w:r>
    </w:p>
    <w:p w:rsidR="00AF7E66" w:rsidRDefault="00AF7E66" w:rsidP="00AF7E6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lastRenderedPageBreak/>
        <w:t>V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 На початку уроку ми говорили про те, що стародавні вчені пов'язували пропорцію з красою та порядком в природі та гармонії у всесвіті. Подивимось невеличке відео,щоб зрозуміти, про яку пропорцію йде мова.</w:t>
      </w:r>
    </w:p>
    <w:p w:rsidR="00AF7E66" w:rsidRDefault="00AF7E66" w:rsidP="00AF7E6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ЇЇ називають «золотою».</w:t>
      </w:r>
      <w:r w:rsidR="00B87A0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 її основу покладено поняття </w:t>
      </w:r>
      <w:r w:rsidR="00B87A00">
        <w:rPr>
          <w:rFonts w:ascii="Times New Roman" w:eastAsiaTheme="minorEastAsia" w:hAnsi="Times New Roman" w:cs="Times New Roman"/>
          <w:sz w:val="28"/>
          <w:szCs w:val="28"/>
          <w:lang w:val="uk-UA"/>
        </w:rPr>
        <w:t>золотого перетину.</w:t>
      </w:r>
    </w:p>
    <w:p w:rsidR="008E7D7F" w:rsidRDefault="008E7D7F" w:rsidP="00AF7E6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E7D7F">
        <w:rPr>
          <w:rFonts w:ascii="Times New Roman" w:eastAsiaTheme="minorEastAsia" w:hAnsi="Times New Roman" w:cs="Times New Roman"/>
          <w:sz w:val="28"/>
          <w:szCs w:val="28"/>
        </w:rPr>
        <w:object w:dxaOrig="7216" w:dyaOrig="5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1pt;height:269.75pt" o:ole="">
            <v:imagedata r:id="rId5" o:title=""/>
          </v:shape>
          <o:OLEObject Type="Embed" ProgID="PowerPoint.Slide.12" ShapeID="_x0000_i1025" DrawAspect="Content" ObjectID="_1638694650" r:id="rId6"/>
        </w:object>
      </w:r>
    </w:p>
    <w:p w:rsidR="00E7749B" w:rsidRDefault="00E7749B" w:rsidP="00AF7E6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 думаю, що ви продовжити знайомство з золотою пропорцією самостійно.</w:t>
      </w:r>
    </w:p>
    <w:p w:rsidR="00E7749B" w:rsidRDefault="008E7D7F" w:rsidP="00AF7E6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І.</w:t>
      </w:r>
      <w:r w:rsidR="00E7749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Підсумок уроку. </w:t>
      </w:r>
    </w:p>
    <w:p w:rsidR="008E7D7F" w:rsidRPr="008E7D7F" w:rsidRDefault="00E7749B" w:rsidP="00AF7E6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ІІ. </w:t>
      </w:r>
      <w:r w:rsidR="008E7D7F">
        <w:rPr>
          <w:rFonts w:ascii="Times New Roman" w:eastAsiaTheme="minorEastAsia" w:hAnsi="Times New Roman" w:cs="Times New Roman"/>
          <w:sz w:val="28"/>
          <w:szCs w:val="28"/>
          <w:lang w:val="uk-UA"/>
        </w:rPr>
        <w:t>Домашнє завдання.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br/>
        <w:t xml:space="preserve">  Придумати задачу, яку можно розв'язати за допомогою пропорції.</w:t>
      </w:r>
    </w:p>
    <w:p w:rsidR="00007E17" w:rsidRDefault="00007E17" w:rsidP="00AF7E6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007E17" w:rsidRDefault="00007E17" w:rsidP="00AF7E6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AF7E66" w:rsidRPr="00AF7E66" w:rsidRDefault="00AF7E66" w:rsidP="00AF7E6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0907B6" w:rsidRPr="00095A24" w:rsidRDefault="000907B6" w:rsidP="000907B6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4450AA" w:rsidRPr="00095A24" w:rsidRDefault="004450AA" w:rsidP="003769C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3769C8" w:rsidRPr="00095A24" w:rsidRDefault="003769C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95A2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</w:p>
    <w:p w:rsidR="009C38E9" w:rsidRPr="00095A24" w:rsidRDefault="009C38E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C38E9" w:rsidRPr="00095A24" w:rsidRDefault="009C38E9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9C38E9" w:rsidRPr="00095A24" w:rsidSect="00BA1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D5345"/>
    <w:multiLevelType w:val="hybridMultilevel"/>
    <w:tmpl w:val="169015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6657F"/>
    <w:multiLevelType w:val="hybridMultilevel"/>
    <w:tmpl w:val="787EE2C0"/>
    <w:lvl w:ilvl="0" w:tplc="AA90C656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attachedTemplate r:id="rId1"/>
  <w:defaultTabStop w:val="708"/>
  <w:characterSpacingControl w:val="doNotCompress"/>
  <w:compat/>
  <w:rsids>
    <w:rsidRoot w:val="008F38A0"/>
    <w:rsid w:val="00007E17"/>
    <w:rsid w:val="0003161C"/>
    <w:rsid w:val="000907B6"/>
    <w:rsid w:val="00095A24"/>
    <w:rsid w:val="00107DBE"/>
    <w:rsid w:val="00220BBA"/>
    <w:rsid w:val="002D2CEC"/>
    <w:rsid w:val="003769C8"/>
    <w:rsid w:val="003B59BF"/>
    <w:rsid w:val="00423729"/>
    <w:rsid w:val="004450AA"/>
    <w:rsid w:val="004C72C0"/>
    <w:rsid w:val="00680944"/>
    <w:rsid w:val="00710DE3"/>
    <w:rsid w:val="008E7D7F"/>
    <w:rsid w:val="008F38A0"/>
    <w:rsid w:val="00964C52"/>
    <w:rsid w:val="009A21E1"/>
    <w:rsid w:val="009C38E9"/>
    <w:rsid w:val="00AF7E66"/>
    <w:rsid w:val="00B87A00"/>
    <w:rsid w:val="00BA1F08"/>
    <w:rsid w:val="00BA4B21"/>
    <w:rsid w:val="00CA117A"/>
    <w:rsid w:val="00D17B0D"/>
    <w:rsid w:val="00E7749B"/>
    <w:rsid w:val="00F30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F0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769C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76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69C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907B6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5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72;&#1096;&#1086;&#1090;\Desktop\&#1059;&#1056;&#1054;&#105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УРОК</Template>
  <TotalTime>218</TotalTime>
  <Pages>1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2019-12-23T07:18:00Z</dcterms:created>
  <dcterms:modified xsi:type="dcterms:W3CDTF">2019-12-24T09:11:00Z</dcterms:modified>
</cp:coreProperties>
</file>