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ACC" w:rsidRDefault="008F7ACC" w:rsidP="00EF6B11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val="uk-UA"/>
        </w:rPr>
      </w:pPr>
      <w:r w:rsidRPr="00A81903">
        <w:rPr>
          <w:rFonts w:ascii="Times New Roman" w:hAnsi="Times New Roman" w:cs="Times New Roman"/>
          <w:b/>
          <w:bCs/>
          <w:i/>
          <w:iCs/>
          <w:sz w:val="32"/>
          <w:szCs w:val="32"/>
          <w:lang w:val="uk-UA"/>
        </w:rPr>
        <w:t>Урок української мови у 5 класі</w:t>
      </w:r>
    </w:p>
    <w:p w:rsidR="008F7ACC" w:rsidRPr="00A81903" w:rsidRDefault="008F7ACC" w:rsidP="00EF6B11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val="uk-UA"/>
        </w:rPr>
      </w:pPr>
    </w:p>
    <w:p w:rsidR="008F7ACC" w:rsidRPr="00EF6B11" w:rsidRDefault="008F7ACC" w:rsidP="00EF6B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6B11">
        <w:rPr>
          <w:rFonts w:ascii="Times New Roman" w:hAnsi="Times New Roman" w:cs="Times New Roman"/>
          <w:sz w:val="28"/>
          <w:szCs w:val="28"/>
          <w:u w:val="single"/>
          <w:lang w:val="uk-UA"/>
        </w:rPr>
        <w:t>Тема уроку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: С</w:t>
      </w:r>
      <w:r w:rsidRPr="00EF6B11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прощення у групах приголосних</w:t>
      </w:r>
    </w:p>
    <w:p w:rsidR="008F7ACC" w:rsidRPr="00EF6B11" w:rsidRDefault="008F7ACC" w:rsidP="00EF6B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6B11">
        <w:rPr>
          <w:rFonts w:ascii="Times New Roman" w:hAnsi="Times New Roman" w:cs="Times New Roman"/>
          <w:sz w:val="28"/>
          <w:szCs w:val="28"/>
          <w:u w:val="single"/>
          <w:lang w:val="uk-UA"/>
        </w:rPr>
        <w:t>Мета уроку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Pr="00EF6B11">
        <w:rPr>
          <w:rFonts w:ascii="Times New Roman" w:hAnsi="Times New Roman" w:cs="Times New Roman"/>
          <w:sz w:val="28"/>
          <w:szCs w:val="28"/>
          <w:lang w:val="uk-UA"/>
        </w:rPr>
        <w:t>дати поняття про спрощення у групах приголосних; виробляти навички правильного запису слів зі спрощенням у групах приголосних; розвивати мовний слух і пам’ять, виховувати правописну пильність.</w:t>
      </w:r>
    </w:p>
    <w:p w:rsidR="008F7ACC" w:rsidRDefault="008F7ACC" w:rsidP="00EF6B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6B11">
        <w:rPr>
          <w:rFonts w:ascii="Times New Roman" w:hAnsi="Times New Roman" w:cs="Times New Roman"/>
          <w:sz w:val="28"/>
          <w:szCs w:val="28"/>
          <w:u w:val="single"/>
          <w:lang w:val="uk-UA"/>
        </w:rPr>
        <w:t>Тип уроку</w:t>
      </w:r>
      <w:r w:rsidRPr="00EF6B11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F6B11">
        <w:rPr>
          <w:rFonts w:ascii="Times New Roman" w:hAnsi="Times New Roman" w:cs="Times New Roman"/>
          <w:sz w:val="28"/>
          <w:szCs w:val="28"/>
          <w:lang w:val="uk-UA"/>
        </w:rPr>
        <w:t>засвоєння нових знань</w:t>
      </w:r>
    </w:p>
    <w:p w:rsidR="008F7ACC" w:rsidRPr="00A81903" w:rsidRDefault="008F7ACC" w:rsidP="00EF6B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1903">
        <w:rPr>
          <w:rFonts w:ascii="Times New Roman" w:hAnsi="Times New Roman" w:cs="Times New Roman"/>
          <w:sz w:val="28"/>
          <w:szCs w:val="28"/>
          <w:u w:val="single"/>
          <w:lang w:val="uk-UA"/>
        </w:rPr>
        <w:t>Обладнання:</w:t>
      </w:r>
      <w:r w:rsidRPr="00A81903">
        <w:rPr>
          <w:rFonts w:ascii="Times New Roman" w:hAnsi="Times New Roman" w:cs="Times New Roman"/>
          <w:sz w:val="28"/>
          <w:szCs w:val="28"/>
          <w:lang w:val="uk-UA"/>
        </w:rPr>
        <w:t xml:space="preserve"> підручник, мультимедійна пр</w:t>
      </w:r>
      <w:r>
        <w:rPr>
          <w:rFonts w:ascii="Times New Roman" w:hAnsi="Times New Roman" w:cs="Times New Roman"/>
          <w:sz w:val="28"/>
          <w:szCs w:val="28"/>
          <w:lang w:val="uk-UA"/>
        </w:rPr>
        <w:t>езентація, роздатковий матеріал</w:t>
      </w:r>
    </w:p>
    <w:p w:rsidR="008F7ACC" w:rsidRDefault="008F7ACC" w:rsidP="005917E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F7ACC" w:rsidRPr="00EF6B11" w:rsidRDefault="008F7ACC" w:rsidP="005917E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Хід </w:t>
      </w:r>
      <w:r w:rsidRPr="00EF6B11">
        <w:rPr>
          <w:rFonts w:ascii="Times New Roman" w:hAnsi="Times New Roman" w:cs="Times New Roman"/>
          <w:sz w:val="28"/>
          <w:szCs w:val="28"/>
          <w:lang w:val="uk-UA"/>
        </w:rPr>
        <w:t>уроку</w:t>
      </w:r>
    </w:p>
    <w:p w:rsidR="008F7ACC" w:rsidRPr="005917E0" w:rsidRDefault="008F7ACC" w:rsidP="00EF6B1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917E0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5917E0">
        <w:rPr>
          <w:rFonts w:ascii="Times New Roman" w:hAnsi="Times New Roman" w:cs="Times New Roman"/>
          <w:b/>
          <w:bCs/>
          <w:sz w:val="28"/>
          <w:szCs w:val="28"/>
          <w:lang w:val="uk-UA"/>
        </w:rPr>
        <w:t>. Організація класу.</w:t>
      </w:r>
    </w:p>
    <w:p w:rsidR="008F7ACC" w:rsidRPr="00EF6B11" w:rsidRDefault="008F7ACC" w:rsidP="00EF6B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Вітання : День добрий</w:t>
      </w:r>
      <w:r w:rsidRPr="00EF6B1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F6B11">
        <w:rPr>
          <w:rFonts w:ascii="Times New Roman" w:hAnsi="Times New Roman" w:cs="Times New Roman"/>
          <w:sz w:val="28"/>
          <w:szCs w:val="28"/>
          <w:lang w:val="uk-UA"/>
        </w:rPr>
        <w:t>друзі! Ще один урок</w:t>
      </w:r>
    </w:p>
    <w:p w:rsidR="008F7ACC" w:rsidRPr="00EF6B11" w:rsidRDefault="008F7ACC" w:rsidP="00EF6B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Pr="00EF6B11">
        <w:rPr>
          <w:rFonts w:ascii="Times New Roman" w:hAnsi="Times New Roman" w:cs="Times New Roman"/>
          <w:sz w:val="28"/>
          <w:szCs w:val="28"/>
          <w:lang w:val="uk-UA"/>
        </w:rPr>
        <w:t>До нас прийшов за розкладом сьогодні</w:t>
      </w:r>
    </w:p>
    <w:p w:rsidR="008F7ACC" w:rsidRPr="00EF6B11" w:rsidRDefault="008F7ACC" w:rsidP="00EF6B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Pr="00EF6B11">
        <w:rPr>
          <w:rFonts w:ascii="Times New Roman" w:hAnsi="Times New Roman" w:cs="Times New Roman"/>
          <w:sz w:val="28"/>
          <w:szCs w:val="28"/>
          <w:lang w:val="uk-UA"/>
        </w:rPr>
        <w:t>Отож озброймось книгою й пером,</w:t>
      </w:r>
    </w:p>
    <w:p w:rsidR="008F7ACC" w:rsidRDefault="008F7ACC" w:rsidP="00EF6B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Pr="00EF6B11">
        <w:rPr>
          <w:rFonts w:ascii="Times New Roman" w:hAnsi="Times New Roman" w:cs="Times New Roman"/>
          <w:sz w:val="28"/>
          <w:szCs w:val="28"/>
          <w:lang w:val="uk-UA"/>
        </w:rPr>
        <w:t>Щоб знов пірнути в мовну нам безодню.</w:t>
      </w:r>
    </w:p>
    <w:p w:rsidR="008F7ACC" w:rsidRPr="00EF6B11" w:rsidRDefault="008F7ACC" w:rsidP="00EF6B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7ACC" w:rsidRPr="005917E0" w:rsidRDefault="008F7ACC" w:rsidP="00EF6B1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917E0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5917E0">
        <w:rPr>
          <w:rFonts w:ascii="Times New Roman" w:hAnsi="Times New Roman" w:cs="Times New Roman"/>
          <w:b/>
          <w:bCs/>
          <w:sz w:val="28"/>
          <w:szCs w:val="28"/>
          <w:lang w:val="uk-UA"/>
        </w:rPr>
        <w:t>. Гра-розминка «Ключове слово».</w:t>
      </w:r>
    </w:p>
    <w:p w:rsidR="008F7ACC" w:rsidRDefault="008F7ACC" w:rsidP="005917E0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Прочитайте вірш Н.</w:t>
      </w:r>
      <w:r w:rsidRPr="00EF6B11">
        <w:rPr>
          <w:rFonts w:ascii="Times New Roman" w:hAnsi="Times New Roman" w:cs="Times New Roman"/>
          <w:sz w:val="28"/>
          <w:szCs w:val="28"/>
          <w:lang w:val="uk-UA"/>
        </w:rPr>
        <w:t>Красоткіної,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знайдіть ключове слово.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(слайд 1)</w:t>
      </w:r>
    </w:p>
    <w:p w:rsidR="008F7ACC" w:rsidRDefault="008F7ACC" w:rsidP="005917E0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6B11">
        <w:rPr>
          <w:rFonts w:ascii="Times New Roman" w:hAnsi="Times New Roman" w:cs="Times New Roman"/>
          <w:sz w:val="28"/>
          <w:szCs w:val="28"/>
          <w:lang w:val="uk-UA"/>
        </w:rPr>
        <w:t>Який розділ науки про мо</w:t>
      </w:r>
      <w:r>
        <w:rPr>
          <w:rFonts w:ascii="Times New Roman" w:hAnsi="Times New Roman" w:cs="Times New Roman"/>
          <w:sz w:val="28"/>
          <w:szCs w:val="28"/>
          <w:lang w:val="uk-UA"/>
        </w:rPr>
        <w:t>ву вивчає звукову систему мови?</w:t>
      </w:r>
      <w:r w:rsidRPr="00EF6B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F7ACC" w:rsidRPr="00EF6B11" w:rsidRDefault="008F7ACC" w:rsidP="005917E0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Ф</w:t>
      </w:r>
      <w:r w:rsidRPr="00EF6B11">
        <w:rPr>
          <w:rFonts w:ascii="Times New Roman" w:hAnsi="Times New Roman" w:cs="Times New Roman"/>
          <w:sz w:val="28"/>
          <w:szCs w:val="28"/>
          <w:lang w:val="uk-UA"/>
        </w:rPr>
        <w:t xml:space="preserve"> о н е т и к а</w:t>
      </w:r>
      <w:r>
        <w:rPr>
          <w:rFonts w:ascii="Times New Roman" w:hAnsi="Times New Roman" w:cs="Times New Roman"/>
          <w:sz w:val="28"/>
          <w:szCs w:val="28"/>
          <w:lang w:val="uk-UA"/>
        </w:rPr>
        <w:t>. (слайд 2)</w:t>
      </w:r>
    </w:p>
    <w:p w:rsidR="008F7ACC" w:rsidRDefault="008F7ACC" w:rsidP="005917E0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6B11">
        <w:rPr>
          <w:rFonts w:ascii="Times New Roman" w:hAnsi="Times New Roman" w:cs="Times New Roman"/>
          <w:sz w:val="28"/>
          <w:szCs w:val="28"/>
          <w:lang w:val="uk-UA"/>
        </w:rPr>
        <w:t xml:space="preserve">З якими розділами науки про мову ще пов’язана фонетика? </w:t>
      </w:r>
      <w:r>
        <w:rPr>
          <w:rFonts w:ascii="Times New Roman" w:hAnsi="Times New Roman" w:cs="Times New Roman"/>
          <w:sz w:val="28"/>
          <w:szCs w:val="28"/>
          <w:lang w:val="uk-UA"/>
        </w:rPr>
        <w:t>(слайд 3)</w:t>
      </w:r>
    </w:p>
    <w:p w:rsidR="008F7ACC" w:rsidRDefault="008F7ACC" w:rsidP="005917E0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EF6B11">
        <w:rPr>
          <w:rFonts w:ascii="Times New Roman" w:hAnsi="Times New Roman" w:cs="Times New Roman"/>
          <w:sz w:val="28"/>
          <w:szCs w:val="28"/>
          <w:lang w:val="uk-UA"/>
        </w:rPr>
        <w:t>Г р а ф і к а. О р ф о г р а ф і я. О р ф о е п і я.</w:t>
      </w:r>
    </w:p>
    <w:p w:rsidR="008F7ACC" w:rsidRPr="00EF6B11" w:rsidRDefault="008F7ACC" w:rsidP="005917E0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7ACC" w:rsidRPr="005917E0" w:rsidRDefault="008F7ACC" w:rsidP="00EF6B1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917E0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5917E0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5917E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17E0">
        <w:rPr>
          <w:rFonts w:ascii="Times New Roman" w:hAnsi="Times New Roman" w:cs="Times New Roman"/>
          <w:b/>
          <w:bCs/>
          <w:sz w:val="28"/>
          <w:szCs w:val="28"/>
          <w:lang w:val="uk-UA"/>
        </w:rPr>
        <w:t>Оголошення теми, мети, завдань уроку.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8F54E7">
        <w:rPr>
          <w:rFonts w:ascii="Times New Roman" w:hAnsi="Times New Roman" w:cs="Times New Roman"/>
          <w:sz w:val="28"/>
          <w:szCs w:val="28"/>
          <w:lang w:val="uk-UA"/>
        </w:rPr>
        <w:t>(слайд 4, 5)</w:t>
      </w:r>
    </w:p>
    <w:p w:rsidR="008F7ACC" w:rsidRPr="00EF6B11" w:rsidRDefault="008F7ACC" w:rsidP="005917E0">
      <w:pPr>
        <w:pStyle w:val="ListParagraph"/>
        <w:spacing w:after="0" w:line="360" w:lineRule="auto"/>
        <w:ind w:left="2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6B11">
        <w:rPr>
          <w:rFonts w:ascii="Times New Roman" w:hAnsi="Times New Roman" w:cs="Times New Roman"/>
          <w:sz w:val="28"/>
          <w:szCs w:val="28"/>
          <w:lang w:val="uk-UA"/>
        </w:rPr>
        <w:t>Актуалізація опорних знань учнів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8F7ACC" w:rsidRPr="00EF6B11" w:rsidRDefault="008F7ACC" w:rsidP="00EF6B11">
      <w:pPr>
        <w:pStyle w:val="ListParagraph"/>
        <w:spacing w:after="0" w:line="360" w:lineRule="auto"/>
        <w:ind w:left="49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Проведіть спостереження</w:t>
      </w:r>
      <w:r w:rsidRPr="00EF6B11">
        <w:rPr>
          <w:rFonts w:ascii="Times New Roman" w:hAnsi="Times New Roman" w:cs="Times New Roman"/>
          <w:sz w:val="28"/>
          <w:szCs w:val="28"/>
          <w:lang w:val="uk-UA"/>
        </w:rPr>
        <w:t xml:space="preserve">: вимовте слова попарно. Чи спостерігається у вимові прикметників випадання приголосного (т)? </w:t>
      </w:r>
      <w:r>
        <w:rPr>
          <w:rFonts w:ascii="Times New Roman" w:hAnsi="Times New Roman" w:cs="Times New Roman"/>
          <w:sz w:val="28"/>
          <w:szCs w:val="28"/>
          <w:lang w:val="uk-UA"/>
        </w:rPr>
        <w:t>Чи зберігається на письмі буква</w:t>
      </w:r>
      <w:r w:rsidRPr="00EF6B1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F6B11">
        <w:rPr>
          <w:rFonts w:ascii="Times New Roman" w:hAnsi="Times New Roman" w:cs="Times New Roman"/>
          <w:sz w:val="28"/>
          <w:szCs w:val="28"/>
          <w:lang w:val="uk-UA"/>
        </w:rPr>
        <w:t>що його позначає?</w:t>
      </w:r>
    </w:p>
    <w:p w:rsidR="008F7ACC" w:rsidRPr="00A81903" w:rsidRDefault="008F7ACC" w:rsidP="00A81903">
      <w:pPr>
        <w:pStyle w:val="ListParagraph"/>
        <w:spacing w:after="0" w:line="360" w:lineRule="auto"/>
        <w:ind w:left="49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6B11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Честь – чесний, користь – корисний, кількість – кількісний, піст – пісний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. </w:t>
      </w:r>
      <w:r w:rsidRPr="008F54E7">
        <w:rPr>
          <w:rFonts w:ascii="Times New Roman" w:hAnsi="Times New Roman" w:cs="Times New Roman"/>
          <w:sz w:val="28"/>
          <w:szCs w:val="28"/>
          <w:lang w:val="uk-UA"/>
        </w:rPr>
        <w:t>(слайд 6)</w:t>
      </w:r>
    </w:p>
    <w:p w:rsidR="008F7ACC" w:rsidRPr="005917E0" w:rsidRDefault="008F7ACC" w:rsidP="00EF6B1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917E0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 w:rsidRPr="005917E0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5917E0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5917E0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Пояснення матеріалу.</w:t>
      </w:r>
    </w:p>
    <w:p w:rsidR="008F7ACC" w:rsidRPr="00EF6B11" w:rsidRDefault="008F7ACC" w:rsidP="00EF6B11">
      <w:pPr>
        <w:pStyle w:val="ListParagraph"/>
        <w:spacing w:after="0" w:line="360" w:lineRule="auto"/>
        <w:ind w:left="69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17E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5917E0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EF6B11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Слово вчителя</w:t>
      </w:r>
      <w:r w:rsidRPr="00EF6B11">
        <w:rPr>
          <w:rFonts w:ascii="Times New Roman" w:hAnsi="Times New Roman" w:cs="Times New Roman"/>
          <w:sz w:val="28"/>
          <w:szCs w:val="28"/>
          <w:lang w:val="uk-UA"/>
        </w:rPr>
        <w:t>: Іноді за творення нового слова або його зміни виникає складний для вимови збіг кількох приголосних звуків. Тоді один зі звуків випадає, і  вимова сл</w:t>
      </w:r>
      <w:r>
        <w:rPr>
          <w:rFonts w:ascii="Times New Roman" w:hAnsi="Times New Roman" w:cs="Times New Roman"/>
          <w:sz w:val="28"/>
          <w:szCs w:val="28"/>
          <w:lang w:val="uk-UA"/>
        </w:rPr>
        <w:t>ова стає легшою, а мовлення –ми</w:t>
      </w:r>
      <w:r w:rsidRPr="00EF6B11">
        <w:rPr>
          <w:rFonts w:ascii="Times New Roman" w:hAnsi="Times New Roman" w:cs="Times New Roman"/>
          <w:sz w:val="28"/>
          <w:szCs w:val="28"/>
          <w:lang w:val="uk-UA"/>
        </w:rPr>
        <w:t>лозвучним. Таке явище називається спр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ощенням. </w:t>
      </w:r>
      <w:r w:rsidRPr="00EF6B11">
        <w:rPr>
          <w:rFonts w:ascii="Times New Roman" w:hAnsi="Times New Roman" w:cs="Times New Roman"/>
          <w:sz w:val="28"/>
          <w:szCs w:val="28"/>
          <w:lang w:val="uk-UA"/>
        </w:rPr>
        <w:t>Спрощення – явище усного мовлення.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(слайд 7)</w:t>
      </w:r>
    </w:p>
    <w:p w:rsidR="008F7ACC" w:rsidRPr="00EF6B11" w:rsidRDefault="008F7ACC" w:rsidP="00EF6B11">
      <w:pPr>
        <w:pStyle w:val="ListParagraph"/>
        <w:spacing w:after="0" w:line="360" w:lineRule="auto"/>
        <w:ind w:left="69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6B11">
        <w:rPr>
          <w:rFonts w:ascii="Times New Roman" w:hAnsi="Times New Roman" w:cs="Times New Roman"/>
          <w:sz w:val="28"/>
          <w:szCs w:val="28"/>
          <w:lang w:val="uk-UA"/>
        </w:rPr>
        <w:t xml:space="preserve">Літеру </w:t>
      </w:r>
      <w:r w:rsidRPr="00EF6B11">
        <w:rPr>
          <w:rFonts w:ascii="Times New Roman" w:hAnsi="Times New Roman" w:cs="Times New Roman"/>
          <w:b/>
          <w:bCs/>
          <w:sz w:val="28"/>
          <w:szCs w:val="28"/>
          <w:lang w:val="uk-UA"/>
        </w:rPr>
        <w:t>т</w:t>
      </w:r>
      <w:r w:rsidRPr="00EF6B11">
        <w:rPr>
          <w:rFonts w:ascii="Times New Roman" w:hAnsi="Times New Roman" w:cs="Times New Roman"/>
          <w:sz w:val="28"/>
          <w:szCs w:val="28"/>
          <w:lang w:val="uk-UA"/>
        </w:rPr>
        <w:t xml:space="preserve"> у підкреслен</w:t>
      </w:r>
      <w:r>
        <w:rPr>
          <w:rFonts w:ascii="Times New Roman" w:hAnsi="Times New Roman" w:cs="Times New Roman"/>
          <w:sz w:val="28"/>
          <w:szCs w:val="28"/>
          <w:lang w:val="uk-UA"/>
        </w:rPr>
        <w:t>их словах зберігаємо на письмі. (слайд 8,9,10)</w:t>
      </w:r>
    </w:p>
    <w:p w:rsidR="008F7ACC" w:rsidRPr="00EF6B11" w:rsidRDefault="008F7ACC" w:rsidP="00EF6B11">
      <w:pPr>
        <w:pStyle w:val="ListParagraph"/>
        <w:spacing w:after="0" w:line="360" w:lineRule="auto"/>
        <w:ind w:left="69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F6B11">
        <w:rPr>
          <w:rFonts w:ascii="Times New Roman" w:hAnsi="Times New Roman" w:cs="Times New Roman"/>
          <w:sz w:val="28"/>
          <w:szCs w:val="28"/>
          <w:lang w:val="uk-UA"/>
        </w:rPr>
        <w:t xml:space="preserve">Не зберігається спрощення у словах </w:t>
      </w:r>
      <w:r w:rsidRPr="00EF6B11">
        <w:rPr>
          <w:rFonts w:ascii="Times New Roman" w:hAnsi="Times New Roman" w:cs="Times New Roman"/>
          <w:b/>
          <w:bCs/>
          <w:sz w:val="28"/>
          <w:szCs w:val="28"/>
          <w:lang w:val="uk-UA"/>
        </w:rPr>
        <w:t>кістлявий,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EF6B11">
        <w:rPr>
          <w:rFonts w:ascii="Times New Roman" w:hAnsi="Times New Roman" w:cs="Times New Roman"/>
          <w:b/>
          <w:bCs/>
          <w:sz w:val="28"/>
          <w:szCs w:val="28"/>
          <w:lang w:val="uk-UA"/>
        </w:rPr>
        <w:t>пестливий, контрастний,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EF6B11">
        <w:rPr>
          <w:rFonts w:ascii="Times New Roman" w:hAnsi="Times New Roman" w:cs="Times New Roman"/>
          <w:b/>
          <w:bCs/>
          <w:sz w:val="28"/>
          <w:szCs w:val="28"/>
          <w:lang w:val="uk-UA"/>
        </w:rPr>
        <w:t>форпостний, баластний, аванпостний,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EF6B11">
        <w:rPr>
          <w:rFonts w:ascii="Times New Roman" w:hAnsi="Times New Roman" w:cs="Times New Roman"/>
          <w:b/>
          <w:bCs/>
          <w:sz w:val="28"/>
          <w:szCs w:val="28"/>
          <w:lang w:val="uk-UA"/>
        </w:rPr>
        <w:t>гігантський.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8F54E7">
        <w:rPr>
          <w:rFonts w:ascii="Times New Roman" w:hAnsi="Times New Roman" w:cs="Times New Roman"/>
          <w:sz w:val="28"/>
          <w:szCs w:val="28"/>
          <w:lang w:val="uk-UA"/>
        </w:rPr>
        <w:t>(слайд 11)</w:t>
      </w:r>
    </w:p>
    <w:p w:rsidR="008F7ACC" w:rsidRDefault="008F7ACC" w:rsidP="00EF6B11">
      <w:pPr>
        <w:pStyle w:val="ListParagraph"/>
        <w:spacing w:after="0" w:line="360" w:lineRule="auto"/>
        <w:ind w:left="69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Робота </w:t>
      </w:r>
      <w:r w:rsidRPr="00EF6B11">
        <w:rPr>
          <w:rFonts w:ascii="Times New Roman" w:hAnsi="Times New Roman" w:cs="Times New Roman"/>
          <w:sz w:val="28"/>
          <w:szCs w:val="28"/>
          <w:lang w:val="uk-UA"/>
        </w:rPr>
        <w:t>зі словником іншомовного походження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F7ACC" w:rsidRDefault="008F7ACC" w:rsidP="00EF6B11">
      <w:pPr>
        <w:pStyle w:val="ListParagraph"/>
        <w:spacing w:after="0" w:line="360" w:lineRule="auto"/>
        <w:ind w:left="69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Пояснити значення слів</w:t>
      </w:r>
      <w:r w:rsidRPr="00EF6B11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8F7ACC" w:rsidRPr="00EF6B11" w:rsidRDefault="008F7ACC" w:rsidP="00EF6B11">
      <w:pPr>
        <w:pStyle w:val="ListParagraph"/>
        <w:spacing w:after="0" w:line="360" w:lineRule="auto"/>
        <w:ind w:left="69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6B11">
        <w:rPr>
          <w:rFonts w:ascii="Times New Roman" w:hAnsi="Times New Roman" w:cs="Times New Roman"/>
          <w:sz w:val="28"/>
          <w:szCs w:val="28"/>
          <w:lang w:val="uk-UA"/>
        </w:rPr>
        <w:t xml:space="preserve">форпостний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- (голл. ) - передовий, </w:t>
      </w:r>
    </w:p>
    <w:p w:rsidR="008F7ACC" w:rsidRDefault="008F7ACC" w:rsidP="00EF6B11">
      <w:pPr>
        <w:pStyle w:val="ListParagraph"/>
        <w:spacing w:after="0" w:line="360" w:lineRule="auto"/>
        <w:ind w:left="69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</w:t>
      </w:r>
      <w:r w:rsidRPr="00EF6B11">
        <w:rPr>
          <w:rFonts w:ascii="Times New Roman" w:hAnsi="Times New Roman" w:cs="Times New Roman"/>
          <w:sz w:val="28"/>
          <w:szCs w:val="28"/>
          <w:lang w:val="uk-UA"/>
        </w:rPr>
        <w:t xml:space="preserve">аластний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- баласт - (голл.) - </w:t>
      </w:r>
    </w:p>
    <w:p w:rsidR="008F7ACC" w:rsidRDefault="008F7ACC" w:rsidP="00EF6B11">
      <w:pPr>
        <w:pStyle w:val="ListParagraph"/>
        <w:numPr>
          <w:ilvl w:val="0"/>
          <w:numId w:val="8"/>
        </w:numPr>
        <w:tabs>
          <w:tab w:val="clear" w:pos="1410"/>
          <w:tab w:val="num" w:pos="1760"/>
        </w:tabs>
        <w:spacing w:after="0" w:line="360" w:lineRule="auto"/>
        <w:ind w:left="17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6B11">
        <w:rPr>
          <w:rFonts w:ascii="Times New Roman" w:hAnsi="Times New Roman" w:cs="Times New Roman"/>
          <w:sz w:val="28"/>
          <w:szCs w:val="28"/>
          <w:lang w:val="uk-UA"/>
        </w:rPr>
        <w:t>гравій,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F6B11">
        <w:rPr>
          <w:rFonts w:ascii="Times New Roman" w:hAnsi="Times New Roman" w:cs="Times New Roman"/>
          <w:sz w:val="28"/>
          <w:szCs w:val="28"/>
          <w:lang w:val="uk-UA"/>
        </w:rPr>
        <w:t>щебінь,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насипані на земляне </w:t>
      </w:r>
      <w:r w:rsidRPr="00EF6B11">
        <w:rPr>
          <w:rFonts w:ascii="Times New Roman" w:hAnsi="Times New Roman" w:cs="Times New Roman"/>
          <w:sz w:val="28"/>
          <w:szCs w:val="28"/>
          <w:lang w:val="uk-UA"/>
        </w:rPr>
        <w:t>залізничне полотно;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F7ACC" w:rsidRDefault="008F7ACC" w:rsidP="00EF6B11">
      <w:pPr>
        <w:pStyle w:val="ListParagraph"/>
        <w:numPr>
          <w:ilvl w:val="0"/>
          <w:numId w:val="8"/>
        </w:numPr>
        <w:tabs>
          <w:tab w:val="clear" w:pos="1410"/>
          <w:tab w:val="num" w:pos="1760"/>
        </w:tabs>
        <w:spacing w:after="0" w:line="360" w:lineRule="auto"/>
        <w:ind w:left="17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6B11">
        <w:rPr>
          <w:rFonts w:ascii="Times New Roman" w:hAnsi="Times New Roman" w:cs="Times New Roman"/>
          <w:sz w:val="28"/>
          <w:szCs w:val="28"/>
          <w:lang w:val="uk-UA"/>
        </w:rPr>
        <w:t>різноманітний вантаж, що поліпшує мореплавні якості корабля;</w:t>
      </w:r>
    </w:p>
    <w:p w:rsidR="008F7ACC" w:rsidRPr="00EF6B11" w:rsidRDefault="008F7ACC" w:rsidP="00EF6B11">
      <w:pPr>
        <w:pStyle w:val="ListParagraph"/>
        <w:numPr>
          <w:ilvl w:val="0"/>
          <w:numId w:val="8"/>
        </w:numPr>
        <w:tabs>
          <w:tab w:val="clear" w:pos="1410"/>
          <w:tab w:val="num" w:pos="1760"/>
        </w:tabs>
        <w:spacing w:after="0" w:line="360" w:lineRule="auto"/>
        <w:ind w:left="17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6B11">
        <w:rPr>
          <w:rFonts w:ascii="Times New Roman" w:hAnsi="Times New Roman" w:cs="Times New Roman"/>
          <w:sz w:val="28"/>
          <w:szCs w:val="28"/>
          <w:lang w:val="uk-UA"/>
        </w:rPr>
        <w:t>непотрібна 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іч у переносному значенні, </w:t>
      </w:r>
    </w:p>
    <w:p w:rsidR="008F7ACC" w:rsidRPr="00EF6B11" w:rsidRDefault="008F7ACC" w:rsidP="00EF6B11">
      <w:pPr>
        <w:pStyle w:val="ListParagraph"/>
        <w:spacing w:after="0" w:line="360" w:lineRule="auto"/>
        <w:ind w:left="69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а</w:t>
      </w:r>
      <w:r w:rsidRPr="00EF6B11">
        <w:rPr>
          <w:rFonts w:ascii="Times New Roman" w:hAnsi="Times New Roman" w:cs="Times New Roman"/>
          <w:sz w:val="28"/>
          <w:szCs w:val="28"/>
          <w:lang w:val="uk-UA"/>
        </w:rPr>
        <w:t>ванпостний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(франц.) - передовий пост, </w:t>
      </w:r>
    </w:p>
    <w:p w:rsidR="008F7ACC" w:rsidRDefault="008F7ACC" w:rsidP="00EF6B11">
      <w:pPr>
        <w:pStyle w:val="ListParagraph"/>
        <w:spacing w:after="0" w:line="360" w:lineRule="auto"/>
        <w:ind w:left="69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6B11">
        <w:rPr>
          <w:rFonts w:ascii="Times New Roman" w:hAnsi="Times New Roman" w:cs="Times New Roman"/>
          <w:sz w:val="28"/>
          <w:szCs w:val="28"/>
          <w:lang w:val="uk-UA"/>
        </w:rPr>
        <w:t>3. Записати в зошит всі слова для запам’ятовування</w:t>
      </w:r>
      <w:r>
        <w:rPr>
          <w:rFonts w:ascii="Times New Roman" w:hAnsi="Times New Roman" w:cs="Times New Roman"/>
          <w:sz w:val="28"/>
          <w:szCs w:val="28"/>
          <w:lang w:val="uk-UA"/>
        </w:rPr>
        <w:t>. (слайд 11)</w:t>
      </w:r>
    </w:p>
    <w:p w:rsidR="008F7ACC" w:rsidRPr="00EF6B11" w:rsidRDefault="008F7ACC" w:rsidP="00EF6B11">
      <w:pPr>
        <w:pStyle w:val="ListParagraph"/>
        <w:spacing w:after="0" w:line="360" w:lineRule="auto"/>
        <w:ind w:left="69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7ACC" w:rsidRPr="005917E0" w:rsidRDefault="008F7ACC" w:rsidP="00EF6B1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917E0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5917E0">
        <w:rPr>
          <w:rFonts w:ascii="Times New Roman" w:hAnsi="Times New Roman" w:cs="Times New Roman"/>
          <w:b/>
          <w:bCs/>
          <w:sz w:val="28"/>
          <w:szCs w:val="28"/>
          <w:lang w:val="uk-UA"/>
        </w:rPr>
        <w:t>. Закріплення знань і вироблення вмінь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8F7ACC" w:rsidRDefault="008F7ACC" w:rsidP="00EF6B11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Робота з підручником. Заболотний О.В. Українська мова. 5 клас: Підручник для загальноосвітніх навчальних закладів / О.В. Заболотний,В.В.Заболотний. – К.: Генеза, 2013.-256 с.  Вправа 238, с. 112 (</w:t>
      </w:r>
      <w:r w:rsidRPr="00EF6B11">
        <w:rPr>
          <w:rFonts w:ascii="Times New Roman" w:hAnsi="Times New Roman" w:cs="Times New Roman"/>
          <w:sz w:val="28"/>
          <w:szCs w:val="28"/>
          <w:lang w:val="uk-UA"/>
        </w:rPr>
        <w:t>з поясненням)</w:t>
      </w:r>
      <w:r>
        <w:rPr>
          <w:rFonts w:ascii="Times New Roman" w:hAnsi="Times New Roman" w:cs="Times New Roman"/>
          <w:sz w:val="28"/>
          <w:szCs w:val="28"/>
          <w:lang w:val="uk-UA"/>
        </w:rPr>
        <w:t>. (слайд 12)</w:t>
      </w:r>
    </w:p>
    <w:p w:rsidR="008F7ACC" w:rsidRPr="00A23136" w:rsidRDefault="008F7ACC" w:rsidP="00A23136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6B11">
        <w:rPr>
          <w:rFonts w:ascii="Times New Roman" w:hAnsi="Times New Roman" w:cs="Times New Roman"/>
          <w:sz w:val="28"/>
          <w:szCs w:val="28"/>
          <w:lang w:val="uk-UA"/>
        </w:rPr>
        <w:t>Словниковий диктант</w:t>
      </w:r>
      <w:r>
        <w:rPr>
          <w:rFonts w:ascii="Times New Roman" w:hAnsi="Times New Roman" w:cs="Times New Roman"/>
          <w:sz w:val="28"/>
          <w:szCs w:val="28"/>
          <w:lang w:val="uk-UA"/>
        </w:rPr>
        <w:t>. (слайд 13)</w:t>
      </w:r>
    </w:p>
    <w:p w:rsidR="008F7ACC" w:rsidRDefault="008F7ACC" w:rsidP="00DE2CA1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EF6B11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Швидкісний, месник, передвісник,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</w:t>
      </w:r>
      <w:r w:rsidRPr="00EF6B11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ненависний,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</w:t>
      </w:r>
      <w:r w:rsidRPr="00EF6B11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нещасний, шістнадцять, жалісливий, облесливий, кістлявий, хруснути, контрастний,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</w:t>
      </w:r>
      <w:r w:rsidRPr="00EF6B11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пізній,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</w:t>
      </w:r>
      <w:r w:rsidRPr="00EF6B11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корисний, добросовісний, перехресний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.</w:t>
      </w:r>
    </w:p>
    <w:p w:rsidR="008F7ACC" w:rsidRDefault="008F7ACC" w:rsidP="006C2198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>З</w:t>
      </w:r>
      <w:r w:rsidRPr="00EF6B11">
        <w:rPr>
          <w:rFonts w:ascii="Times New Roman" w:hAnsi="Times New Roman" w:cs="Times New Roman"/>
          <w:i/>
          <w:iCs/>
          <w:sz w:val="28"/>
          <w:szCs w:val="28"/>
          <w:lang w:val="uk-UA"/>
        </w:rPr>
        <w:t>робити взаємоперевірку,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r w:rsidRPr="00EF6B11">
        <w:rPr>
          <w:rFonts w:ascii="Times New Roman" w:hAnsi="Times New Roman" w:cs="Times New Roman"/>
          <w:i/>
          <w:iCs/>
          <w:sz w:val="28"/>
          <w:szCs w:val="28"/>
          <w:lang w:val="uk-UA"/>
        </w:rPr>
        <w:t>звірити з дошкою.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r w:rsidRPr="008F54E7">
        <w:rPr>
          <w:rFonts w:ascii="Times New Roman" w:hAnsi="Times New Roman" w:cs="Times New Roman"/>
          <w:sz w:val="28"/>
          <w:szCs w:val="28"/>
          <w:lang w:val="uk-UA"/>
        </w:rPr>
        <w:t>(слайд 14)</w:t>
      </w:r>
    </w:p>
    <w:p w:rsidR="008F7ACC" w:rsidRDefault="008F7ACC" w:rsidP="006C2198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7ACC" w:rsidRDefault="008F7ACC" w:rsidP="00EF6B11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6B11">
        <w:rPr>
          <w:rFonts w:ascii="Times New Roman" w:hAnsi="Times New Roman" w:cs="Times New Roman"/>
          <w:sz w:val="28"/>
          <w:szCs w:val="28"/>
          <w:lang w:val="uk-UA"/>
        </w:rPr>
        <w:t>Робота з картками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(картка додається). (слайд 15)</w:t>
      </w:r>
    </w:p>
    <w:p w:rsidR="008F7ACC" w:rsidRDefault="008F7ACC" w:rsidP="00DE2CA1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-----------------------------------------------------------------------------------------------------</w:t>
      </w:r>
    </w:p>
    <w:p w:rsidR="008F7ACC" w:rsidRPr="009B51BA" w:rsidRDefault="008F7ACC" w:rsidP="00DE2CA1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>Вставте пропущені слова</w:t>
      </w:r>
      <w:r w:rsidRPr="009B51BA">
        <w:rPr>
          <w:rFonts w:ascii="Times New Roman" w:hAnsi="Times New Roman" w:cs="Times New Roman"/>
          <w:i/>
          <w:i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r w:rsidRPr="009B51BA">
        <w:rPr>
          <w:rFonts w:ascii="Times New Roman" w:hAnsi="Times New Roman" w:cs="Times New Roman"/>
          <w:i/>
          <w:iCs/>
          <w:sz w:val="28"/>
          <w:szCs w:val="28"/>
          <w:lang w:val="uk-UA"/>
        </w:rPr>
        <w:t>у яких відбувається спрощення приголосних.</w:t>
      </w:r>
    </w:p>
    <w:p w:rsidR="008F7ACC" w:rsidRDefault="008F7ACC" w:rsidP="00DE2CA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Дай … волю</w:t>
      </w:r>
      <w:r w:rsidRPr="009B51BA">
        <w:rPr>
          <w:rFonts w:ascii="Times New Roman" w:hAnsi="Times New Roman" w:cs="Times New Roman"/>
          <w:sz w:val="28"/>
          <w:szCs w:val="28"/>
          <w:lang w:val="uk-UA"/>
        </w:rPr>
        <w:t>, заведе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неволю. … діло роби сміло</w:t>
      </w:r>
      <w:r w:rsidRPr="009B51BA">
        <w:rPr>
          <w:rFonts w:ascii="Times New Roman" w:hAnsi="Times New Roman" w:cs="Times New Roman"/>
          <w:sz w:val="28"/>
          <w:szCs w:val="28"/>
          <w:lang w:val="uk-UA"/>
        </w:rPr>
        <w:t>. Не родись багатий та врод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ливий, а родись при долі та … . І після … </w:t>
      </w:r>
      <w:r w:rsidRPr="009B51BA">
        <w:rPr>
          <w:rFonts w:ascii="Times New Roman" w:hAnsi="Times New Roman" w:cs="Times New Roman"/>
          <w:sz w:val="28"/>
          <w:szCs w:val="28"/>
          <w:lang w:val="uk-UA"/>
        </w:rPr>
        <w:t>буває негода, отак і в народа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8F7ACC" w:rsidRPr="009B51BA" w:rsidRDefault="008F7ACC" w:rsidP="00DE2CA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… приятель </w:t>
      </w:r>
      <w:r w:rsidRPr="009B51BA">
        <w:rPr>
          <w:rFonts w:ascii="Times New Roman" w:hAnsi="Times New Roman" w:cs="Times New Roman"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sz w:val="28"/>
          <w:szCs w:val="28"/>
          <w:lang w:val="uk-UA"/>
        </w:rPr>
        <w:t>хожий на кішку: спереду ласкає</w:t>
      </w:r>
      <w:r w:rsidRPr="009B51BA">
        <w:rPr>
          <w:rFonts w:ascii="Times New Roman" w:hAnsi="Times New Roman" w:cs="Times New Roman"/>
          <w:sz w:val="28"/>
          <w:szCs w:val="28"/>
          <w:lang w:val="uk-UA"/>
        </w:rPr>
        <w:t>, а ззаду кусає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Бережись …, як потайного собаки . </w:t>
      </w:r>
      <w:r w:rsidRPr="009B51BA">
        <w:rPr>
          <w:rFonts w:ascii="Times New Roman" w:hAnsi="Times New Roman" w:cs="Times New Roman"/>
          <w:sz w:val="28"/>
          <w:szCs w:val="28"/>
          <w:lang w:val="uk-UA"/>
        </w:rPr>
        <w:t>(Народна творчість.)</w:t>
      </w:r>
    </w:p>
    <w:p w:rsidR="008F7ACC" w:rsidRPr="009B51BA" w:rsidRDefault="008F7ACC" w:rsidP="00DE2CA1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Для довідок</w:t>
      </w:r>
      <w:r w:rsidRPr="009B51BA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: </w:t>
      </w:r>
      <w:r w:rsidRPr="009B51BA">
        <w:rPr>
          <w:rFonts w:ascii="Times New Roman" w:hAnsi="Times New Roman" w:cs="Times New Roman"/>
          <w:i/>
          <w:iCs/>
          <w:sz w:val="28"/>
          <w:szCs w:val="28"/>
          <w:lang w:val="uk-UA"/>
        </w:rPr>
        <w:t>сонця, улесливий, серцю, щасливий, підлесливого,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r w:rsidRPr="009B51BA">
        <w:rPr>
          <w:rFonts w:ascii="Times New Roman" w:hAnsi="Times New Roman" w:cs="Times New Roman"/>
          <w:i/>
          <w:iCs/>
          <w:sz w:val="28"/>
          <w:szCs w:val="28"/>
          <w:lang w:val="uk-UA"/>
        </w:rPr>
        <w:t>чесне.</w:t>
      </w:r>
    </w:p>
    <w:p w:rsidR="008F7ACC" w:rsidRPr="00DE2CA1" w:rsidRDefault="008F7ACC" w:rsidP="00DE2CA1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>
        <w:rPr>
          <w:lang w:val="uk-UA"/>
        </w:rPr>
        <w:t>-------------------------------------------------------------------------------------------------------------------------------------------</w:t>
      </w:r>
    </w:p>
    <w:p w:rsidR="008F7ACC" w:rsidRDefault="008F7ACC" w:rsidP="00EF6B11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Фізкультхвилинка</w:t>
      </w:r>
      <w:r w:rsidRPr="00EF6B1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F7ACC" w:rsidRPr="00EF6B11" w:rsidRDefault="008F7ACC" w:rsidP="00DE2CA1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6B11">
        <w:rPr>
          <w:rFonts w:ascii="Times New Roman" w:hAnsi="Times New Roman" w:cs="Times New Roman"/>
          <w:sz w:val="28"/>
          <w:szCs w:val="28"/>
          <w:lang w:val="uk-UA"/>
        </w:rPr>
        <w:t>Вправа «Енергізатор»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(Вправа виконується сидячи</w:t>
      </w:r>
      <w:r w:rsidRPr="00EF6B11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F6B11">
        <w:rPr>
          <w:rFonts w:ascii="Times New Roman" w:hAnsi="Times New Roman" w:cs="Times New Roman"/>
          <w:sz w:val="28"/>
          <w:szCs w:val="28"/>
          <w:lang w:val="uk-UA"/>
        </w:rPr>
        <w:t>Діти виконують певні рухи)</w:t>
      </w:r>
      <w:r>
        <w:rPr>
          <w:rFonts w:ascii="Times New Roman" w:hAnsi="Times New Roman" w:cs="Times New Roman"/>
          <w:sz w:val="28"/>
          <w:szCs w:val="28"/>
          <w:lang w:val="uk-UA"/>
        </w:rPr>
        <w:t>. (слайд 16)</w:t>
      </w:r>
    </w:p>
    <w:p w:rsidR="008F7ACC" w:rsidRPr="00EF6B11" w:rsidRDefault="008F7ACC" w:rsidP="00EF6B11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EF6B11">
        <w:rPr>
          <w:rFonts w:ascii="Times New Roman" w:hAnsi="Times New Roman" w:cs="Times New Roman"/>
          <w:sz w:val="28"/>
          <w:szCs w:val="28"/>
          <w:lang w:val="uk-UA"/>
        </w:rPr>
        <w:t>Наша мов</w:t>
      </w:r>
      <w:r>
        <w:rPr>
          <w:rFonts w:ascii="Times New Roman" w:hAnsi="Times New Roman" w:cs="Times New Roman"/>
          <w:sz w:val="28"/>
          <w:szCs w:val="28"/>
          <w:lang w:val="uk-UA"/>
        </w:rPr>
        <w:t>а багата</w:t>
      </w:r>
      <w:r w:rsidRPr="00EF6B1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F6B11">
        <w:rPr>
          <w:rFonts w:ascii="Times New Roman" w:hAnsi="Times New Roman" w:cs="Times New Roman"/>
          <w:sz w:val="28"/>
          <w:szCs w:val="28"/>
          <w:lang w:val="uk-UA"/>
        </w:rPr>
        <w:t>милозвучна,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F6B11">
        <w:rPr>
          <w:rFonts w:ascii="Times New Roman" w:hAnsi="Times New Roman" w:cs="Times New Roman"/>
          <w:sz w:val="28"/>
          <w:szCs w:val="28"/>
          <w:lang w:val="uk-UA"/>
        </w:rPr>
        <w:t>ніжна. Якщо ви згодні зі мною,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F6B11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EF6B11">
        <w:rPr>
          <w:rFonts w:ascii="Times New Roman" w:hAnsi="Times New Roman" w:cs="Times New Roman"/>
          <w:sz w:val="28"/>
          <w:szCs w:val="28"/>
          <w:u w:val="single"/>
          <w:lang w:val="uk-UA"/>
        </w:rPr>
        <w:t>потисніть один одному руку;</w:t>
      </w:r>
    </w:p>
    <w:p w:rsidR="008F7ACC" w:rsidRPr="00EF6B11" w:rsidRDefault="008F7ACC" w:rsidP="00EF6B11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6B11">
        <w:rPr>
          <w:rFonts w:ascii="Times New Roman" w:hAnsi="Times New Roman" w:cs="Times New Roman"/>
          <w:sz w:val="28"/>
          <w:szCs w:val="28"/>
          <w:lang w:val="uk-UA"/>
        </w:rPr>
        <w:t>Якщо ви вважаєте, що к</w:t>
      </w:r>
      <w:r>
        <w:rPr>
          <w:rFonts w:ascii="Times New Roman" w:hAnsi="Times New Roman" w:cs="Times New Roman"/>
          <w:sz w:val="28"/>
          <w:szCs w:val="28"/>
          <w:lang w:val="uk-UA"/>
        </w:rPr>
        <w:t>ожен повинен вивчати рідну мову</w:t>
      </w:r>
      <w:r w:rsidRPr="00EF6B11">
        <w:rPr>
          <w:rFonts w:ascii="Times New Roman" w:hAnsi="Times New Roman" w:cs="Times New Roman"/>
          <w:sz w:val="28"/>
          <w:szCs w:val="28"/>
          <w:lang w:val="uk-UA"/>
        </w:rPr>
        <w:t>, поповнювати словниковий запас,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F6B11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EF6B11">
        <w:rPr>
          <w:rFonts w:ascii="Times New Roman" w:hAnsi="Times New Roman" w:cs="Times New Roman"/>
          <w:sz w:val="28"/>
          <w:szCs w:val="28"/>
          <w:u w:val="single"/>
          <w:lang w:val="uk-UA"/>
        </w:rPr>
        <w:t>сплесніть у долоні</w:t>
      </w:r>
      <w:r w:rsidRPr="00EF6B1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F7ACC" w:rsidRPr="00EF6B11" w:rsidRDefault="008F7ACC" w:rsidP="00EF6B11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EF6B11">
        <w:rPr>
          <w:rFonts w:ascii="Times New Roman" w:hAnsi="Times New Roman" w:cs="Times New Roman"/>
          <w:sz w:val="28"/>
          <w:szCs w:val="28"/>
          <w:lang w:val="uk-UA"/>
        </w:rPr>
        <w:t>Якщо ви дбаєте про чистоту мови, бережете українську пісню, -</w:t>
      </w:r>
      <w:r w:rsidRPr="00EF6B11">
        <w:rPr>
          <w:rFonts w:ascii="Times New Roman" w:hAnsi="Times New Roman" w:cs="Times New Roman"/>
          <w:sz w:val="28"/>
          <w:szCs w:val="28"/>
          <w:u w:val="single"/>
          <w:lang w:val="uk-UA"/>
        </w:rPr>
        <w:t>сплетіть руки вгорі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;</w:t>
      </w:r>
    </w:p>
    <w:p w:rsidR="008F7ACC" w:rsidRPr="00EF6B11" w:rsidRDefault="008F7ACC" w:rsidP="00EF6B11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EF6B11">
        <w:rPr>
          <w:rFonts w:ascii="Times New Roman" w:hAnsi="Times New Roman" w:cs="Times New Roman"/>
          <w:sz w:val="28"/>
          <w:szCs w:val="28"/>
          <w:lang w:val="uk-UA"/>
        </w:rPr>
        <w:t>Якщо ви з повагою ставитесь до маминої колискової</w:t>
      </w:r>
      <w:r w:rsidRPr="00A2313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F6B11">
        <w:rPr>
          <w:rFonts w:ascii="Times New Roman" w:hAnsi="Times New Roman" w:cs="Times New Roman"/>
          <w:sz w:val="28"/>
          <w:szCs w:val="28"/>
          <w:u w:val="single"/>
          <w:lang w:val="uk-UA"/>
        </w:rPr>
        <w:t>- встаньте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</w:p>
    <w:p w:rsidR="008F7ACC" w:rsidRPr="00EF6B11" w:rsidRDefault="008F7ACC" w:rsidP="00EF6B11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6B11">
        <w:rPr>
          <w:rFonts w:ascii="Times New Roman" w:hAnsi="Times New Roman" w:cs="Times New Roman"/>
          <w:sz w:val="28"/>
          <w:szCs w:val="28"/>
          <w:lang w:val="uk-UA"/>
        </w:rPr>
        <w:t>Завдання на дошці (виправити помилки,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F6B11">
        <w:rPr>
          <w:rFonts w:ascii="Times New Roman" w:hAnsi="Times New Roman" w:cs="Times New Roman"/>
          <w:sz w:val="28"/>
          <w:szCs w:val="28"/>
          <w:lang w:val="uk-UA"/>
        </w:rPr>
        <w:t>допущені в словах)</w:t>
      </w:r>
      <w:r>
        <w:rPr>
          <w:rFonts w:ascii="Times New Roman" w:hAnsi="Times New Roman" w:cs="Times New Roman"/>
          <w:sz w:val="28"/>
          <w:szCs w:val="28"/>
          <w:lang w:val="uk-UA"/>
        </w:rPr>
        <w:t>. (слайд 17)</w:t>
      </w:r>
    </w:p>
    <w:p w:rsidR="008F7ACC" w:rsidRDefault="008F7ACC" w:rsidP="00EF6B11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6B11">
        <w:rPr>
          <w:rFonts w:ascii="Times New Roman" w:hAnsi="Times New Roman" w:cs="Times New Roman"/>
          <w:sz w:val="28"/>
          <w:szCs w:val="28"/>
          <w:lang w:val="uk-UA"/>
        </w:rPr>
        <w:t>Творче завдання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F7ACC" w:rsidRDefault="008F7ACC" w:rsidP="00A23136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EF6B11">
        <w:rPr>
          <w:rFonts w:ascii="Times New Roman" w:hAnsi="Times New Roman" w:cs="Times New Roman"/>
          <w:sz w:val="28"/>
          <w:szCs w:val="28"/>
          <w:lang w:val="uk-UA"/>
        </w:rPr>
        <w:t>кладіть речення зі словами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учасник, серце, участь, сердець.</w:t>
      </w:r>
    </w:p>
    <w:p w:rsidR="008F7ACC" w:rsidRPr="00EF6B11" w:rsidRDefault="008F7ACC" w:rsidP="00A23136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7ACC" w:rsidRPr="005917E0" w:rsidRDefault="008F7ACC" w:rsidP="00EF6B1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917E0">
        <w:rPr>
          <w:rFonts w:ascii="Times New Roman" w:hAnsi="Times New Roman" w:cs="Times New Roman"/>
          <w:b/>
          <w:bCs/>
          <w:sz w:val="28"/>
          <w:szCs w:val="28"/>
          <w:lang w:val="en-US"/>
        </w:rPr>
        <w:t>VI</w:t>
      </w:r>
      <w:r w:rsidRPr="005917E0">
        <w:rPr>
          <w:rFonts w:ascii="Times New Roman" w:hAnsi="Times New Roman" w:cs="Times New Roman"/>
          <w:b/>
          <w:bCs/>
          <w:sz w:val="28"/>
          <w:szCs w:val="28"/>
          <w:lang w:val="uk-UA"/>
        </w:rPr>
        <w:t>. Підсумок уроку.</w:t>
      </w:r>
    </w:p>
    <w:p w:rsidR="008F7ACC" w:rsidRDefault="008F7ACC" w:rsidP="00A23136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6B11">
        <w:rPr>
          <w:rFonts w:ascii="Times New Roman" w:hAnsi="Times New Roman" w:cs="Times New Roman"/>
          <w:sz w:val="28"/>
          <w:szCs w:val="28"/>
          <w:lang w:val="uk-UA"/>
        </w:rPr>
        <w:t>Чи сподобався вам урок?</w:t>
      </w:r>
    </w:p>
    <w:p w:rsidR="008F7ACC" w:rsidRPr="00EF6B11" w:rsidRDefault="008F7ACC" w:rsidP="00EF6B11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Візьміть підготовлені </w:t>
      </w:r>
      <w:r w:rsidRPr="00EF6B11">
        <w:rPr>
          <w:rFonts w:ascii="Times New Roman" w:hAnsi="Times New Roman" w:cs="Times New Roman"/>
          <w:sz w:val="28"/>
          <w:szCs w:val="28"/>
          <w:lang w:val="uk-UA"/>
        </w:rPr>
        <w:t>долоньки з паперу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(додаток 1)</w:t>
      </w:r>
      <w:r w:rsidRPr="00EF6B11">
        <w:rPr>
          <w:rFonts w:ascii="Times New Roman" w:hAnsi="Times New Roman" w:cs="Times New Roman"/>
          <w:sz w:val="28"/>
          <w:szCs w:val="28"/>
          <w:lang w:val="uk-UA"/>
        </w:rPr>
        <w:t>, на кожному пальчику напишіть відповідь на питання:</w:t>
      </w:r>
    </w:p>
    <w:p w:rsidR="008F7ACC" w:rsidRPr="00EF6B11" w:rsidRDefault="008F7ACC" w:rsidP="00EF6B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3136">
        <w:rPr>
          <w:rFonts w:ascii="Times New Roman" w:hAnsi="Times New Roman" w:cs="Times New Roman"/>
          <w:b/>
          <w:bCs/>
          <w:sz w:val="28"/>
          <w:szCs w:val="28"/>
          <w:lang w:val="uk-UA"/>
        </w:rPr>
        <w:t>Великий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EF6B11">
        <w:rPr>
          <w:rFonts w:ascii="Times New Roman" w:hAnsi="Times New Roman" w:cs="Times New Roman"/>
          <w:sz w:val="28"/>
          <w:szCs w:val="28"/>
          <w:lang w:val="uk-UA"/>
        </w:rPr>
        <w:t>з яким настроєм пройшов урок? (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було цікаво, не дуже цікаво</w:t>
      </w:r>
      <w:r w:rsidRPr="00EF6B11">
        <w:rPr>
          <w:rFonts w:ascii="Times New Roman" w:hAnsi="Times New Roman" w:cs="Times New Roman"/>
          <w:sz w:val="28"/>
          <w:szCs w:val="28"/>
          <w:u w:val="single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Pr="00EF6B11">
        <w:rPr>
          <w:rFonts w:ascii="Times New Roman" w:hAnsi="Times New Roman" w:cs="Times New Roman"/>
          <w:sz w:val="28"/>
          <w:szCs w:val="28"/>
          <w:u w:val="single"/>
          <w:lang w:val="uk-UA"/>
        </w:rPr>
        <w:t>нецікаво)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Pr="006A3EB2">
        <w:rPr>
          <w:rFonts w:ascii="Times New Roman" w:hAnsi="Times New Roman" w:cs="Times New Roman"/>
          <w:sz w:val="28"/>
          <w:szCs w:val="28"/>
          <w:lang w:val="uk-UA"/>
        </w:rPr>
        <w:t xml:space="preserve">  (слайд 18)</w:t>
      </w:r>
    </w:p>
    <w:p w:rsidR="008F7ACC" w:rsidRDefault="008F7ACC" w:rsidP="00EF6B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3136">
        <w:rPr>
          <w:rFonts w:ascii="Times New Roman" w:hAnsi="Times New Roman" w:cs="Times New Roman"/>
          <w:b/>
          <w:bCs/>
          <w:sz w:val="28"/>
          <w:szCs w:val="28"/>
          <w:lang w:val="uk-UA"/>
        </w:rPr>
        <w:t>Вказівний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F6B11">
        <w:rPr>
          <w:rFonts w:ascii="Times New Roman" w:hAnsi="Times New Roman" w:cs="Times New Roman"/>
          <w:sz w:val="28"/>
          <w:szCs w:val="28"/>
          <w:lang w:val="uk-UA"/>
        </w:rPr>
        <w:t>- на якому етапі сходження тобі найбільше сподоба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лось? </w:t>
      </w:r>
    </w:p>
    <w:p w:rsidR="008F7ACC" w:rsidRPr="00EF6B11" w:rsidRDefault="008F7ACC" w:rsidP="00EF6B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(слайд 19)</w:t>
      </w:r>
    </w:p>
    <w:p w:rsidR="008F7ACC" w:rsidRPr="006A3EB2" w:rsidRDefault="008F7ACC" w:rsidP="00EF6B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A23136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Середній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Pr="00EF6B11">
        <w:rPr>
          <w:rFonts w:ascii="Times New Roman" w:hAnsi="Times New Roman" w:cs="Times New Roman"/>
          <w:sz w:val="28"/>
          <w:szCs w:val="28"/>
          <w:lang w:val="uk-UA"/>
        </w:rPr>
        <w:t xml:space="preserve"> як ти оцінюєш свої знання з теми?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F6B1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EF6B11">
        <w:rPr>
          <w:rFonts w:ascii="Times New Roman" w:hAnsi="Times New Roman" w:cs="Times New Roman"/>
          <w:sz w:val="28"/>
          <w:szCs w:val="28"/>
          <w:u w:val="single"/>
          <w:lang w:val="uk-UA"/>
        </w:rPr>
        <w:t>глибокі і усвідомлені,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Pr="00EF6B11">
        <w:rPr>
          <w:rFonts w:ascii="Times New Roman" w:hAnsi="Times New Roman" w:cs="Times New Roman"/>
          <w:sz w:val="28"/>
          <w:szCs w:val="28"/>
          <w:u w:val="single"/>
          <w:lang w:val="uk-UA"/>
        </w:rPr>
        <w:t>потребують усвідомлення, неусвідомлені)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Pr="006A3EB2">
        <w:rPr>
          <w:rFonts w:ascii="Times New Roman" w:hAnsi="Times New Roman" w:cs="Times New Roman"/>
          <w:sz w:val="28"/>
          <w:szCs w:val="28"/>
          <w:lang w:val="uk-UA"/>
        </w:rPr>
        <w:t xml:space="preserve"> (слайд 20)</w:t>
      </w:r>
    </w:p>
    <w:p w:rsidR="008F7ACC" w:rsidRDefault="008F7ACC" w:rsidP="00EF6B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A2313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Безіменний 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EF6B11">
        <w:rPr>
          <w:rFonts w:ascii="Times New Roman" w:hAnsi="Times New Roman" w:cs="Times New Roman"/>
          <w:sz w:val="28"/>
          <w:szCs w:val="28"/>
          <w:lang w:val="uk-UA"/>
        </w:rPr>
        <w:t xml:space="preserve"> яке значення для тебе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особисто мають знання і вміння</w:t>
      </w:r>
      <w:r w:rsidRPr="00EF6B1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F6B11">
        <w:rPr>
          <w:rFonts w:ascii="Times New Roman" w:hAnsi="Times New Roman" w:cs="Times New Roman"/>
          <w:sz w:val="28"/>
          <w:szCs w:val="28"/>
          <w:lang w:val="uk-UA"/>
        </w:rPr>
        <w:t>отримані з цієї теми</w:t>
      </w:r>
      <w:r w:rsidRPr="00DE2CA1">
        <w:rPr>
          <w:rFonts w:ascii="Times New Roman" w:hAnsi="Times New Roman" w:cs="Times New Roman"/>
          <w:sz w:val="28"/>
          <w:szCs w:val="28"/>
          <w:lang w:val="uk-UA"/>
        </w:rPr>
        <w:t xml:space="preserve">? 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(</w:t>
      </w:r>
      <w:r w:rsidRPr="00EF6B11">
        <w:rPr>
          <w:rFonts w:ascii="Times New Roman" w:hAnsi="Times New Roman" w:cs="Times New Roman"/>
          <w:sz w:val="28"/>
          <w:szCs w:val="28"/>
          <w:u w:val="single"/>
          <w:lang w:val="uk-UA"/>
        </w:rPr>
        <w:t>мені ц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е знадобиться у майбутньому, зна</w:t>
      </w:r>
      <w:r w:rsidRPr="00EF6B11">
        <w:rPr>
          <w:rFonts w:ascii="Times New Roman" w:hAnsi="Times New Roman" w:cs="Times New Roman"/>
          <w:sz w:val="28"/>
          <w:szCs w:val="28"/>
          <w:u w:val="single"/>
          <w:lang w:val="uk-UA"/>
        </w:rPr>
        <w:t>чення не мають)</w:t>
      </w:r>
    </w:p>
    <w:p w:rsidR="008F7ACC" w:rsidRPr="006A3EB2" w:rsidRDefault="008F7ACC" w:rsidP="00EF6B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A3EB2">
        <w:rPr>
          <w:rFonts w:ascii="Times New Roman" w:hAnsi="Times New Roman" w:cs="Times New Roman"/>
          <w:sz w:val="28"/>
          <w:szCs w:val="28"/>
          <w:lang w:val="uk-UA"/>
        </w:rPr>
        <w:t xml:space="preserve"> (слайд 21)</w:t>
      </w:r>
    </w:p>
    <w:p w:rsidR="008F7ACC" w:rsidRDefault="008F7ACC" w:rsidP="00EF6B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3136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Мізинчик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Pr="00EF6B11">
        <w:rPr>
          <w:rFonts w:ascii="Times New Roman" w:hAnsi="Times New Roman" w:cs="Times New Roman"/>
          <w:sz w:val="28"/>
          <w:szCs w:val="28"/>
          <w:lang w:val="uk-UA"/>
        </w:rPr>
        <w:t xml:space="preserve"> мої побажання присутнім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F6B1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EF6B11">
        <w:rPr>
          <w:rFonts w:ascii="Times New Roman" w:hAnsi="Times New Roman" w:cs="Times New Roman"/>
          <w:sz w:val="28"/>
          <w:szCs w:val="28"/>
          <w:u w:val="single"/>
          <w:lang w:val="uk-UA"/>
        </w:rPr>
        <w:t>учням, вчителям)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</w:t>
      </w:r>
      <w:r w:rsidRPr="006A3EB2">
        <w:rPr>
          <w:rFonts w:ascii="Times New Roman" w:hAnsi="Times New Roman" w:cs="Times New Roman"/>
          <w:sz w:val="28"/>
          <w:szCs w:val="28"/>
          <w:lang w:val="uk-UA"/>
        </w:rPr>
        <w:t>(слайд 22)</w:t>
      </w:r>
    </w:p>
    <w:p w:rsidR="008F7ACC" w:rsidRPr="00EF6B11" w:rsidRDefault="008F7ACC" w:rsidP="00EF6B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:rsidR="008F7ACC" w:rsidRPr="005917E0" w:rsidRDefault="008F7ACC" w:rsidP="00EF6B1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917E0">
        <w:rPr>
          <w:rFonts w:ascii="Times New Roman" w:hAnsi="Times New Roman" w:cs="Times New Roman"/>
          <w:b/>
          <w:bCs/>
          <w:sz w:val="28"/>
          <w:szCs w:val="28"/>
          <w:lang w:val="en-US"/>
        </w:rPr>
        <w:t>VII</w:t>
      </w:r>
      <w:r w:rsidRPr="005917E0">
        <w:rPr>
          <w:rFonts w:ascii="Times New Roman" w:hAnsi="Times New Roman" w:cs="Times New Roman"/>
          <w:b/>
          <w:bCs/>
          <w:sz w:val="28"/>
          <w:szCs w:val="28"/>
          <w:lang w:val="uk-UA"/>
        </w:rPr>
        <w:t>. Домашнє завдання.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A3EB2">
        <w:rPr>
          <w:rFonts w:ascii="Times New Roman" w:hAnsi="Times New Roman" w:cs="Times New Roman"/>
          <w:sz w:val="28"/>
          <w:szCs w:val="28"/>
          <w:lang w:val="uk-UA"/>
        </w:rPr>
        <w:t>(слайд 23)</w:t>
      </w:r>
    </w:p>
    <w:p w:rsidR="008F7ACC" w:rsidRPr="00EF6B11" w:rsidRDefault="008F7ACC" w:rsidP="00EF6B11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6B11">
        <w:rPr>
          <w:rFonts w:ascii="Times New Roman" w:hAnsi="Times New Roman" w:cs="Times New Roman"/>
          <w:sz w:val="28"/>
          <w:szCs w:val="28"/>
          <w:lang w:val="en-US"/>
        </w:rPr>
        <w:t>§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30 (</w:t>
      </w:r>
      <w:r w:rsidRPr="00EF6B11">
        <w:rPr>
          <w:rFonts w:ascii="Times New Roman" w:hAnsi="Times New Roman" w:cs="Times New Roman"/>
          <w:sz w:val="28"/>
          <w:szCs w:val="28"/>
          <w:lang w:val="uk-UA"/>
        </w:rPr>
        <w:t>опрацювати)</w:t>
      </w:r>
    </w:p>
    <w:p w:rsidR="008F7ACC" w:rsidRDefault="008F7ACC" w:rsidP="00EF6B11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Вправа 243, підручник, с. 114</w:t>
      </w:r>
    </w:p>
    <w:p w:rsidR="008F7ACC" w:rsidRPr="00A81903" w:rsidRDefault="008F7ACC" w:rsidP="00A405A0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A3EB2">
        <w:rPr>
          <w:rFonts w:ascii="Times New Roman" w:hAnsi="Times New Roman" w:cs="Times New Roman"/>
          <w:sz w:val="28"/>
          <w:szCs w:val="28"/>
          <w:lang w:val="uk-UA"/>
        </w:rPr>
        <w:t xml:space="preserve">Скласти речення зі словами: </w:t>
      </w:r>
      <w:r w:rsidRPr="006A3EB2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обласний, тижневий, щасливий.</w:t>
      </w:r>
    </w:p>
    <w:p w:rsidR="008F7ACC" w:rsidRDefault="008F7ACC" w:rsidP="00A81903">
      <w:pPr>
        <w:pStyle w:val="ListParagraph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</w:p>
    <w:p w:rsidR="008F7ACC" w:rsidRDefault="008F7ACC" w:rsidP="00A81903">
      <w:pPr>
        <w:pStyle w:val="ListParagraph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</w:p>
    <w:p w:rsidR="008F7ACC" w:rsidRDefault="008F7ACC" w:rsidP="00A81903">
      <w:pPr>
        <w:pStyle w:val="ListParagraph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</w:p>
    <w:p w:rsidR="008F7ACC" w:rsidRDefault="008F7ACC" w:rsidP="00A81903">
      <w:pPr>
        <w:pStyle w:val="ListParagraph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</w:p>
    <w:p w:rsidR="008F7ACC" w:rsidRDefault="008F7ACC" w:rsidP="00A81903">
      <w:pPr>
        <w:pStyle w:val="ListParagraph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</w:p>
    <w:p w:rsidR="008F7ACC" w:rsidRDefault="008F7ACC" w:rsidP="00A81903">
      <w:pPr>
        <w:pStyle w:val="ListParagraph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</w:p>
    <w:p w:rsidR="008F7ACC" w:rsidRDefault="008F7ACC" w:rsidP="00A81903">
      <w:pPr>
        <w:pStyle w:val="ListParagraph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</w:p>
    <w:p w:rsidR="008F7ACC" w:rsidRDefault="008F7ACC" w:rsidP="00A81903">
      <w:pPr>
        <w:pStyle w:val="ListParagraph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</w:p>
    <w:p w:rsidR="008F7ACC" w:rsidRDefault="008F7ACC" w:rsidP="00A81903">
      <w:pPr>
        <w:pStyle w:val="ListParagraph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</w:p>
    <w:p w:rsidR="008F7ACC" w:rsidRDefault="008F7ACC" w:rsidP="00A81903">
      <w:pPr>
        <w:pStyle w:val="ListParagraph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</w:p>
    <w:p w:rsidR="008F7ACC" w:rsidRDefault="008F7ACC" w:rsidP="00A81903">
      <w:pPr>
        <w:pStyle w:val="ListParagraph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</w:p>
    <w:p w:rsidR="008F7ACC" w:rsidRDefault="008F7ACC" w:rsidP="00A81903">
      <w:pPr>
        <w:pStyle w:val="ListParagraph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</w:p>
    <w:p w:rsidR="008F7ACC" w:rsidRDefault="008F7ACC" w:rsidP="00A81903">
      <w:pPr>
        <w:pStyle w:val="ListParagraph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</w:p>
    <w:p w:rsidR="008F7ACC" w:rsidRDefault="008F7ACC" w:rsidP="00A81903">
      <w:pPr>
        <w:pStyle w:val="ListParagraph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</w:p>
    <w:p w:rsidR="008F7ACC" w:rsidRDefault="008F7ACC" w:rsidP="00A81903">
      <w:pPr>
        <w:pStyle w:val="ListParagraph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</w:p>
    <w:p w:rsidR="008F7ACC" w:rsidRDefault="008F7ACC" w:rsidP="00A81903">
      <w:pPr>
        <w:pStyle w:val="ListParagraph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</w:p>
    <w:p w:rsidR="008F7ACC" w:rsidRDefault="008F7ACC" w:rsidP="00A81903">
      <w:pPr>
        <w:pStyle w:val="ListParagraph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</w:p>
    <w:p w:rsidR="008F7ACC" w:rsidRDefault="008F7ACC" w:rsidP="00A81903">
      <w:pPr>
        <w:pStyle w:val="ListParagraph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</w:p>
    <w:p w:rsidR="008F7ACC" w:rsidRDefault="008F7ACC" w:rsidP="00A81903">
      <w:pPr>
        <w:pStyle w:val="ListParagraph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</w:p>
    <w:p w:rsidR="008F7ACC" w:rsidRDefault="008F7ACC" w:rsidP="00A81903">
      <w:pPr>
        <w:pStyle w:val="ListParagraph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</w:p>
    <w:p w:rsidR="008F7ACC" w:rsidRDefault="008F7ACC" w:rsidP="00A81903">
      <w:pPr>
        <w:pStyle w:val="ListParagraph"/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Додаток 1</w:t>
      </w:r>
    </w:p>
    <w:p w:rsidR="008F7ACC" w:rsidRPr="00A81903" w:rsidRDefault="008F7ACC" w:rsidP="00A81903">
      <w:pPr>
        <w:pStyle w:val="ListParagraph"/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8F7ACC" w:rsidRPr="006A3EB2" w:rsidRDefault="008F7ACC" w:rsidP="00A405A0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0" o:spid="_x0000_i1025" type="#_x0000_t75" alt="img.gif" style="width:396pt;height:512.25pt;visibility:visible">
            <v:imagedata r:id="rId5" o:title=""/>
          </v:shape>
        </w:pict>
      </w:r>
    </w:p>
    <w:sectPr w:rsidR="008F7ACC" w:rsidRPr="006A3EB2" w:rsidSect="006A3EB2">
      <w:pgSz w:w="11906" w:h="16838"/>
      <w:pgMar w:top="899" w:right="720" w:bottom="993" w:left="17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A7D84"/>
    <w:multiLevelType w:val="hybridMultilevel"/>
    <w:tmpl w:val="65BC47B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E57945"/>
    <w:multiLevelType w:val="hybridMultilevel"/>
    <w:tmpl w:val="EFF2E104"/>
    <w:lvl w:ilvl="0" w:tplc="515A71E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29874C7"/>
    <w:multiLevelType w:val="hybridMultilevel"/>
    <w:tmpl w:val="9E26AD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C300603"/>
    <w:multiLevelType w:val="hybridMultilevel"/>
    <w:tmpl w:val="62F26104"/>
    <w:lvl w:ilvl="0" w:tplc="5DDE6EF0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">
    <w:nsid w:val="2E63467C"/>
    <w:multiLevelType w:val="hybridMultilevel"/>
    <w:tmpl w:val="93E8D618"/>
    <w:lvl w:ilvl="0" w:tplc="0419000F">
      <w:start w:val="1"/>
      <w:numFmt w:val="decimal"/>
      <w:lvlText w:val="%1."/>
      <w:lvlJc w:val="left"/>
      <w:pPr>
        <w:tabs>
          <w:tab w:val="num" w:pos="1410"/>
        </w:tabs>
        <w:ind w:left="141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5">
    <w:nsid w:val="38861F0F"/>
    <w:multiLevelType w:val="hybridMultilevel"/>
    <w:tmpl w:val="53E867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CD40232"/>
    <w:multiLevelType w:val="hybridMultilevel"/>
    <w:tmpl w:val="BEF658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5ED61443"/>
    <w:multiLevelType w:val="hybridMultilevel"/>
    <w:tmpl w:val="B032E686"/>
    <w:lvl w:ilvl="0" w:tplc="E1482526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10" w:hanging="360"/>
      </w:pPr>
    </w:lvl>
    <w:lvl w:ilvl="2" w:tplc="0419001B">
      <w:start w:val="1"/>
      <w:numFmt w:val="lowerRoman"/>
      <w:lvlText w:val="%3."/>
      <w:lvlJc w:val="right"/>
      <w:pPr>
        <w:ind w:left="2130" w:hanging="180"/>
      </w:pPr>
    </w:lvl>
    <w:lvl w:ilvl="3" w:tplc="0419000F">
      <w:start w:val="1"/>
      <w:numFmt w:val="decimal"/>
      <w:lvlText w:val="%4."/>
      <w:lvlJc w:val="left"/>
      <w:pPr>
        <w:ind w:left="2850" w:hanging="360"/>
      </w:pPr>
    </w:lvl>
    <w:lvl w:ilvl="4" w:tplc="04190019">
      <w:start w:val="1"/>
      <w:numFmt w:val="lowerLetter"/>
      <w:lvlText w:val="%5."/>
      <w:lvlJc w:val="left"/>
      <w:pPr>
        <w:ind w:left="3570" w:hanging="360"/>
      </w:pPr>
    </w:lvl>
    <w:lvl w:ilvl="5" w:tplc="0419001B">
      <w:start w:val="1"/>
      <w:numFmt w:val="lowerRoman"/>
      <w:lvlText w:val="%6."/>
      <w:lvlJc w:val="right"/>
      <w:pPr>
        <w:ind w:left="4290" w:hanging="180"/>
      </w:pPr>
    </w:lvl>
    <w:lvl w:ilvl="6" w:tplc="0419000F">
      <w:start w:val="1"/>
      <w:numFmt w:val="decimal"/>
      <w:lvlText w:val="%7."/>
      <w:lvlJc w:val="left"/>
      <w:pPr>
        <w:ind w:left="5010" w:hanging="360"/>
      </w:pPr>
    </w:lvl>
    <w:lvl w:ilvl="7" w:tplc="04190019">
      <w:start w:val="1"/>
      <w:numFmt w:val="lowerLetter"/>
      <w:lvlText w:val="%8."/>
      <w:lvlJc w:val="left"/>
      <w:pPr>
        <w:ind w:left="5730" w:hanging="360"/>
      </w:pPr>
    </w:lvl>
    <w:lvl w:ilvl="8" w:tplc="0419001B">
      <w:start w:val="1"/>
      <w:numFmt w:val="lowerRoman"/>
      <w:lvlText w:val="%9."/>
      <w:lvlJc w:val="right"/>
      <w:pPr>
        <w:ind w:left="6450" w:hanging="180"/>
      </w:pPr>
    </w:lvl>
  </w:abstractNum>
  <w:abstractNum w:abstractNumId="8">
    <w:nsid w:val="6AEA5690"/>
    <w:multiLevelType w:val="hybridMultilevel"/>
    <w:tmpl w:val="0EDC71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7A67207F"/>
    <w:multiLevelType w:val="hybridMultilevel"/>
    <w:tmpl w:val="C63C99AE"/>
    <w:lvl w:ilvl="0" w:tplc="6C6029BE">
      <w:start w:val="1"/>
      <w:numFmt w:val="bullet"/>
      <w:lvlText w:val="-"/>
      <w:lvlJc w:val="left"/>
      <w:pPr>
        <w:ind w:left="585" w:hanging="360"/>
      </w:pPr>
      <w:rPr>
        <w:rFonts w:ascii="Calibri" w:eastAsia="Times New Roman" w:hAnsi="Calibri" w:hint="default"/>
      </w:rPr>
    </w:lvl>
    <w:lvl w:ilvl="1" w:tplc="04190003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2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74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8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0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45" w:hanging="360"/>
      </w:pPr>
      <w:rPr>
        <w:rFonts w:ascii="Wingdings" w:hAnsi="Wingdings" w:cs="Wingdings" w:hint="default"/>
      </w:rPr>
    </w:lvl>
  </w:abstractNum>
  <w:abstractNum w:abstractNumId="10">
    <w:nsid w:val="7AAF6E3C"/>
    <w:multiLevelType w:val="hybridMultilevel"/>
    <w:tmpl w:val="6A28FF46"/>
    <w:lvl w:ilvl="0" w:tplc="04190001">
      <w:start w:val="1"/>
      <w:numFmt w:val="bullet"/>
      <w:lvlText w:val=""/>
      <w:lvlJc w:val="left"/>
      <w:pPr>
        <w:tabs>
          <w:tab w:val="num" w:pos="1410"/>
        </w:tabs>
        <w:ind w:left="141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11">
    <w:nsid w:val="7C47015E"/>
    <w:multiLevelType w:val="hybridMultilevel"/>
    <w:tmpl w:val="03A4E7D8"/>
    <w:lvl w:ilvl="0" w:tplc="2ADCAAC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15" w:hanging="360"/>
      </w:pPr>
    </w:lvl>
    <w:lvl w:ilvl="2" w:tplc="0419001B">
      <w:start w:val="1"/>
      <w:numFmt w:val="lowerRoman"/>
      <w:lvlText w:val="%3."/>
      <w:lvlJc w:val="right"/>
      <w:pPr>
        <w:ind w:left="1935" w:hanging="180"/>
      </w:pPr>
    </w:lvl>
    <w:lvl w:ilvl="3" w:tplc="0419000F">
      <w:start w:val="1"/>
      <w:numFmt w:val="decimal"/>
      <w:lvlText w:val="%4."/>
      <w:lvlJc w:val="left"/>
      <w:pPr>
        <w:ind w:left="2655" w:hanging="360"/>
      </w:pPr>
    </w:lvl>
    <w:lvl w:ilvl="4" w:tplc="04190019">
      <w:start w:val="1"/>
      <w:numFmt w:val="lowerLetter"/>
      <w:lvlText w:val="%5."/>
      <w:lvlJc w:val="left"/>
      <w:pPr>
        <w:ind w:left="3375" w:hanging="360"/>
      </w:pPr>
    </w:lvl>
    <w:lvl w:ilvl="5" w:tplc="0419001B">
      <w:start w:val="1"/>
      <w:numFmt w:val="lowerRoman"/>
      <w:lvlText w:val="%6."/>
      <w:lvlJc w:val="right"/>
      <w:pPr>
        <w:ind w:left="4095" w:hanging="180"/>
      </w:pPr>
    </w:lvl>
    <w:lvl w:ilvl="6" w:tplc="0419000F">
      <w:start w:val="1"/>
      <w:numFmt w:val="decimal"/>
      <w:lvlText w:val="%7."/>
      <w:lvlJc w:val="left"/>
      <w:pPr>
        <w:ind w:left="4815" w:hanging="360"/>
      </w:pPr>
    </w:lvl>
    <w:lvl w:ilvl="7" w:tplc="04190019">
      <w:start w:val="1"/>
      <w:numFmt w:val="lowerLetter"/>
      <w:lvlText w:val="%8."/>
      <w:lvlJc w:val="left"/>
      <w:pPr>
        <w:ind w:left="5535" w:hanging="360"/>
      </w:pPr>
    </w:lvl>
    <w:lvl w:ilvl="8" w:tplc="0419001B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0"/>
  </w:num>
  <w:num w:numId="5">
    <w:abstractNumId w:val="3"/>
  </w:num>
  <w:num w:numId="6">
    <w:abstractNumId w:val="1"/>
  </w:num>
  <w:num w:numId="7">
    <w:abstractNumId w:val="4"/>
  </w:num>
  <w:num w:numId="8">
    <w:abstractNumId w:val="10"/>
  </w:num>
  <w:num w:numId="9">
    <w:abstractNumId w:val="6"/>
  </w:num>
  <w:num w:numId="10">
    <w:abstractNumId w:val="5"/>
  </w:num>
  <w:num w:numId="11">
    <w:abstractNumId w:val="8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2AE9"/>
    <w:rsid w:val="00154C6E"/>
    <w:rsid w:val="00272042"/>
    <w:rsid w:val="003E1D03"/>
    <w:rsid w:val="004F352B"/>
    <w:rsid w:val="00541D95"/>
    <w:rsid w:val="00563DC8"/>
    <w:rsid w:val="005917E0"/>
    <w:rsid w:val="00674866"/>
    <w:rsid w:val="006A3EB2"/>
    <w:rsid w:val="006C2198"/>
    <w:rsid w:val="00755699"/>
    <w:rsid w:val="007C7FD6"/>
    <w:rsid w:val="008F54E7"/>
    <w:rsid w:val="008F7ACC"/>
    <w:rsid w:val="00991A81"/>
    <w:rsid w:val="009B51BA"/>
    <w:rsid w:val="009C0BB2"/>
    <w:rsid w:val="00A23136"/>
    <w:rsid w:val="00A405A0"/>
    <w:rsid w:val="00A53673"/>
    <w:rsid w:val="00A81903"/>
    <w:rsid w:val="00AB3E06"/>
    <w:rsid w:val="00B55E69"/>
    <w:rsid w:val="00B654C1"/>
    <w:rsid w:val="00C7260B"/>
    <w:rsid w:val="00CC42B4"/>
    <w:rsid w:val="00CE4FEB"/>
    <w:rsid w:val="00CF28C2"/>
    <w:rsid w:val="00CF4373"/>
    <w:rsid w:val="00DE2CA1"/>
    <w:rsid w:val="00DE7101"/>
    <w:rsid w:val="00E46D2E"/>
    <w:rsid w:val="00EF6B11"/>
    <w:rsid w:val="00F0563B"/>
    <w:rsid w:val="00F22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DC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E1D03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144</TotalTime>
  <Pages>5</Pages>
  <Words>721</Words>
  <Characters>4113</Characters>
  <Application>Microsoft Office Outlook</Application>
  <DocSecurity>0</DocSecurity>
  <Lines>0</Lines>
  <Paragraphs>0</Paragraphs>
  <ScaleCrop>false</ScaleCrop>
  <Company>Mi5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</dc:creator>
  <cp:keywords/>
  <dc:description/>
  <cp:lastModifiedBy>Ira</cp:lastModifiedBy>
  <cp:revision>8</cp:revision>
  <cp:lastPrinted>2012-01-28T21:55:00Z</cp:lastPrinted>
  <dcterms:created xsi:type="dcterms:W3CDTF">2012-01-28T20:40:00Z</dcterms:created>
  <dcterms:modified xsi:type="dcterms:W3CDTF">2016-11-03T13:30:00Z</dcterms:modified>
</cp:coreProperties>
</file>