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F44" w:rsidRDefault="00292F44" w:rsidP="001E197B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 Б</w:t>
      </w:r>
    </w:p>
    <w:p w:rsidR="00292F44" w:rsidRPr="001E197B" w:rsidRDefault="00292F44" w:rsidP="003B4866">
      <w:pPr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E197B">
        <w:rPr>
          <w:rFonts w:ascii="Times New Roman" w:hAnsi="Times New Roman"/>
          <w:b/>
          <w:sz w:val="28"/>
          <w:szCs w:val="28"/>
          <w:lang w:val="uk-UA"/>
        </w:rPr>
        <w:t>Вікторина «Чи добре я засвоїв вивчений матеріал?»</w:t>
      </w:r>
    </w:p>
    <w:p w:rsidR="00292F44" w:rsidRPr="001E197B" w:rsidRDefault="00292F44" w:rsidP="008609F0">
      <w:pPr>
        <w:pStyle w:val="ListParagraph"/>
        <w:spacing w:line="36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3B4866">
        <w:rPr>
          <w:rFonts w:ascii="Times New Roman" w:hAnsi="Times New Roman"/>
          <w:sz w:val="28"/>
          <w:szCs w:val="28"/>
          <w:lang w:val="ru-RU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E197B">
        <w:rPr>
          <w:rFonts w:ascii="Times New Roman" w:hAnsi="Times New Roman"/>
          <w:sz w:val="28"/>
          <w:szCs w:val="28"/>
          <w:lang w:val="uk-UA"/>
        </w:rPr>
        <w:t>Назвіть правила, коли ми ставимо м’який знак?</w:t>
      </w:r>
    </w:p>
    <w:p w:rsidR="00292F44" w:rsidRPr="001E197B" w:rsidRDefault="00292F44" w:rsidP="008609F0">
      <w:pPr>
        <w:pStyle w:val="ListParagraph"/>
        <w:spacing w:line="36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1E197B">
        <w:rPr>
          <w:rFonts w:ascii="Times New Roman" w:hAnsi="Times New Roman"/>
          <w:sz w:val="28"/>
          <w:szCs w:val="28"/>
          <w:lang w:val="uk-UA"/>
        </w:rPr>
        <w:t>Назвіть приклади винятків з цих правил?</w:t>
      </w:r>
    </w:p>
    <w:p w:rsidR="00292F44" w:rsidRPr="001E197B" w:rsidRDefault="00292F44" w:rsidP="008609F0">
      <w:pPr>
        <w:pStyle w:val="ListParagraph"/>
        <w:spacing w:line="36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1E197B">
        <w:rPr>
          <w:rFonts w:ascii="Times New Roman" w:hAnsi="Times New Roman"/>
          <w:sz w:val="28"/>
          <w:szCs w:val="28"/>
          <w:lang w:val="uk-UA"/>
        </w:rPr>
        <w:t>Сформулюйте правила, коли м’який знак не пишемо?</w:t>
      </w:r>
    </w:p>
    <w:p w:rsidR="00292F44" w:rsidRPr="001E197B" w:rsidRDefault="00292F44" w:rsidP="008609F0">
      <w:pPr>
        <w:pStyle w:val="ListParagraph"/>
        <w:spacing w:line="36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Pr="001E197B">
        <w:rPr>
          <w:rFonts w:ascii="Times New Roman" w:hAnsi="Times New Roman"/>
          <w:sz w:val="28"/>
          <w:szCs w:val="28"/>
          <w:lang w:val="uk-UA"/>
        </w:rPr>
        <w:t>Чи є винятки з цих правил?</w:t>
      </w:r>
    </w:p>
    <w:p w:rsidR="00292F44" w:rsidRPr="001E197B" w:rsidRDefault="00292F44" w:rsidP="008609F0">
      <w:pPr>
        <w:pStyle w:val="ListParagraph"/>
        <w:spacing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Pr="001E197B">
        <w:rPr>
          <w:rFonts w:ascii="Times New Roman" w:hAnsi="Times New Roman"/>
          <w:sz w:val="28"/>
          <w:szCs w:val="28"/>
          <w:lang w:val="uk-UA"/>
        </w:rPr>
        <w:t xml:space="preserve">Чому в словах Уманщина, уманський після </w:t>
      </w:r>
      <w:r w:rsidRPr="001E197B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>н</w:t>
      </w:r>
      <w:r w:rsidRPr="001E197B">
        <w:rPr>
          <w:rFonts w:ascii="Times New Roman" w:hAnsi="Times New Roman"/>
          <w:sz w:val="28"/>
          <w:szCs w:val="28"/>
          <w:lang w:val="uk-UA"/>
        </w:rPr>
        <w:t xml:space="preserve"> м’який знак не пишемо, хоч Умань?</w:t>
      </w:r>
    </w:p>
    <w:p w:rsidR="00292F44" w:rsidRPr="001E197B" w:rsidRDefault="00292F44" w:rsidP="008609F0">
      <w:pPr>
        <w:pStyle w:val="ListParagraph"/>
        <w:spacing w:line="36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</w:t>
      </w:r>
      <w:r w:rsidRPr="001E197B">
        <w:rPr>
          <w:rFonts w:ascii="Times New Roman" w:hAnsi="Times New Roman"/>
          <w:sz w:val="28"/>
          <w:szCs w:val="28"/>
          <w:lang w:val="uk-UA"/>
        </w:rPr>
        <w:t xml:space="preserve">Чому в місцевому відмінку  в слові </w:t>
      </w:r>
      <w:r w:rsidRPr="001E197B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 xml:space="preserve">в скриньці </w:t>
      </w:r>
      <w:r w:rsidRPr="001E197B">
        <w:rPr>
          <w:rFonts w:ascii="Times New Roman" w:hAnsi="Times New Roman"/>
          <w:sz w:val="28"/>
          <w:szCs w:val="28"/>
          <w:lang w:val="uk-UA"/>
        </w:rPr>
        <w:t xml:space="preserve">пишемо м’який знак, а в слові </w:t>
      </w:r>
      <w:r w:rsidRPr="001E197B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 xml:space="preserve">в хатинці </w:t>
      </w:r>
      <w:r w:rsidRPr="001E197B">
        <w:rPr>
          <w:rFonts w:ascii="Times New Roman" w:hAnsi="Times New Roman"/>
          <w:sz w:val="28"/>
          <w:szCs w:val="28"/>
          <w:lang w:val="uk-UA"/>
        </w:rPr>
        <w:t>він не потрібен?</w:t>
      </w:r>
    </w:p>
    <w:p w:rsidR="00292F44" w:rsidRPr="001E197B" w:rsidRDefault="00292F44" w:rsidP="008609F0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292F44" w:rsidRPr="001E197B" w:rsidSect="003B486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6FE6"/>
    <w:multiLevelType w:val="hybridMultilevel"/>
    <w:tmpl w:val="A092830E"/>
    <w:lvl w:ilvl="0" w:tplc="1EAE5306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97B"/>
    <w:rsid w:val="001E197B"/>
    <w:rsid w:val="0021751D"/>
    <w:rsid w:val="00292F44"/>
    <w:rsid w:val="002A6201"/>
    <w:rsid w:val="003B4866"/>
    <w:rsid w:val="00446339"/>
    <w:rsid w:val="006156DE"/>
    <w:rsid w:val="00637904"/>
    <w:rsid w:val="006F581E"/>
    <w:rsid w:val="008609F0"/>
    <w:rsid w:val="00B913B1"/>
    <w:rsid w:val="00BC4641"/>
    <w:rsid w:val="00BC6BEE"/>
    <w:rsid w:val="00CD245C"/>
    <w:rsid w:val="00DC7874"/>
    <w:rsid w:val="00F06D56"/>
    <w:rsid w:val="00FC3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6156DE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56DE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56DE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156DE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6156DE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56DE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156DE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156DE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6156DE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156DE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56DE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56DE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156DE"/>
    <w:rPr>
      <w:rFonts w:ascii="Cambria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156DE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156DE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156DE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156DE"/>
    <w:rPr>
      <w:rFonts w:ascii="Cambria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156DE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156DE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6156DE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156DE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156DE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156DE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6156DE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6156DE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6156DE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6156D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6156DE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6156DE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156D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6156DE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6156DE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6156DE"/>
    <w:rPr>
      <w:rFonts w:cs="Times New Roman"/>
      <w:b/>
    </w:rPr>
  </w:style>
  <w:style w:type="character" w:styleId="SubtleReference">
    <w:name w:val="Subtle Reference"/>
    <w:basedOn w:val="DefaultParagraphFont"/>
    <w:uiPriority w:val="99"/>
    <w:qFormat/>
    <w:rsid w:val="006156DE"/>
    <w:rPr>
      <w:rFonts w:cs="Times New Roman"/>
      <w:smallCaps/>
    </w:rPr>
  </w:style>
  <w:style w:type="character" w:styleId="IntenseReference">
    <w:name w:val="Intense Reference"/>
    <w:basedOn w:val="DefaultParagraphFont"/>
    <w:uiPriority w:val="99"/>
    <w:qFormat/>
    <w:rsid w:val="006156DE"/>
    <w:rPr>
      <w:rFonts w:cs="Times New Roman"/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6156DE"/>
    <w:rPr>
      <w:rFonts w:cs="Times New Roman"/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6156D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62</Words>
  <Characters>358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2019-11-08T08:43:00Z</cp:lastPrinted>
  <dcterms:created xsi:type="dcterms:W3CDTF">2019-11-06T16:08:00Z</dcterms:created>
  <dcterms:modified xsi:type="dcterms:W3CDTF">2019-11-08T08:43:00Z</dcterms:modified>
</cp:coreProperties>
</file>