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40D" w:rsidRDefault="00DE340D" w:rsidP="0072692F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 Д</w:t>
      </w:r>
    </w:p>
    <w:p w:rsidR="00DE340D" w:rsidRPr="00B65CCC" w:rsidRDefault="00DE340D" w:rsidP="00B0233F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B65CCC">
        <w:rPr>
          <w:rFonts w:ascii="Times New Roman" w:hAnsi="Times New Roman"/>
          <w:b/>
          <w:sz w:val="28"/>
          <w:szCs w:val="28"/>
          <w:lang w:val="uk-UA"/>
        </w:rPr>
        <w:t>Словниковий диктант</w:t>
      </w:r>
    </w:p>
    <w:p w:rsidR="00DE340D" w:rsidRPr="00B65CCC" w:rsidRDefault="00DE340D" w:rsidP="00896239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65CCC">
        <w:rPr>
          <w:rFonts w:ascii="Times New Roman" w:hAnsi="Times New Roman"/>
          <w:sz w:val="28"/>
          <w:szCs w:val="28"/>
          <w:lang w:val="uk-UA"/>
        </w:rPr>
        <w:t xml:space="preserve">В’янути, п’ятдесят, в’ється, м’ячик, рум’яний, морквяний, рябіти, медвяний, торф’яний, сузір’я, гарячий, рясно, без’язикий, роз’ярілий, з’явитися, пів-Європи, пів’ящика, ін’єкція, фюзеляж, кар’єра.    </w:t>
      </w:r>
    </w:p>
    <w:p w:rsidR="00DE340D" w:rsidRPr="00B65CCC" w:rsidRDefault="00DE340D" w:rsidP="00B65CC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E340D" w:rsidRPr="00B65CCC" w:rsidSect="00B0233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92F"/>
    <w:rsid w:val="0021751D"/>
    <w:rsid w:val="00282D7C"/>
    <w:rsid w:val="002A6201"/>
    <w:rsid w:val="004B12F6"/>
    <w:rsid w:val="006156DE"/>
    <w:rsid w:val="00637904"/>
    <w:rsid w:val="0072692F"/>
    <w:rsid w:val="00896239"/>
    <w:rsid w:val="00B0233F"/>
    <w:rsid w:val="00B65CCC"/>
    <w:rsid w:val="00DE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6156DE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56DE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56DE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156DE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6156DE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56DE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156DE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156DE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6156DE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156DE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56DE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56DE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156DE"/>
    <w:rPr>
      <w:rFonts w:ascii="Cambria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156DE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156DE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156DE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156DE"/>
    <w:rPr>
      <w:rFonts w:ascii="Cambria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156DE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156DE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6156DE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156DE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156DE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156DE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6156DE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6156DE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6156DE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6156D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6156DE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6156DE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156D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6156DE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6156DE"/>
    <w:rPr>
      <w:i/>
    </w:rPr>
  </w:style>
  <w:style w:type="character" w:styleId="IntenseEmphasis">
    <w:name w:val="Intense Emphasis"/>
    <w:basedOn w:val="DefaultParagraphFont"/>
    <w:uiPriority w:val="99"/>
    <w:qFormat/>
    <w:rsid w:val="006156DE"/>
    <w:rPr>
      <w:b/>
    </w:rPr>
  </w:style>
  <w:style w:type="character" w:styleId="SubtleReference">
    <w:name w:val="Subtle Reference"/>
    <w:basedOn w:val="DefaultParagraphFont"/>
    <w:uiPriority w:val="99"/>
    <w:qFormat/>
    <w:rsid w:val="006156DE"/>
    <w:rPr>
      <w:smallCaps/>
    </w:rPr>
  </w:style>
  <w:style w:type="character" w:styleId="IntenseReference">
    <w:name w:val="Intense Reference"/>
    <w:basedOn w:val="DefaultParagraphFont"/>
    <w:uiPriority w:val="99"/>
    <w:qFormat/>
    <w:rsid w:val="006156DE"/>
    <w:rPr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6156DE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6156D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34</Words>
  <Characters>199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2019-11-06T16:10:00Z</dcterms:created>
  <dcterms:modified xsi:type="dcterms:W3CDTF">2019-11-08T08:44:00Z</dcterms:modified>
</cp:coreProperties>
</file>