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813" w:rsidRDefault="004A2813" w:rsidP="00103488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 Е</w:t>
      </w:r>
    </w:p>
    <w:p w:rsidR="004A2813" w:rsidRPr="00D45916" w:rsidRDefault="004A2813" w:rsidP="00F17C5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sz w:val="28"/>
          <w:szCs w:val="28"/>
          <w:lang w:val="uk-UA"/>
        </w:rPr>
        <w:t>Асоціативна гра «Відгадай слово»</w:t>
      </w:r>
    </w:p>
    <w:p w:rsidR="004A2813" w:rsidRPr="00D45916" w:rsidRDefault="004A2813" w:rsidP="009F0B8F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sz w:val="28"/>
          <w:szCs w:val="28"/>
          <w:lang w:val="uk-UA"/>
        </w:rPr>
        <w:t>(Асоціативно описати слово, щоб його можна було відгадати). Ключ. З перших букв відгаданих слів прочитати загадане слово.</w:t>
      </w:r>
    </w:p>
    <w:p w:rsidR="004A2813" w:rsidRPr="00D45916" w:rsidRDefault="004A2813" w:rsidP="00F17C54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Pr="00D45916">
        <w:rPr>
          <w:rFonts w:ascii="Times New Roman" w:hAnsi="Times New Roman"/>
          <w:sz w:val="28"/>
          <w:szCs w:val="28"/>
          <w:lang w:val="uk-UA"/>
        </w:rPr>
        <w:t>рф’яр</w:t>
      </w:r>
    </w:p>
    <w:p w:rsidR="004A2813" w:rsidRPr="00D45916" w:rsidRDefault="004A2813" w:rsidP="00F17C54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Pr="00D45916">
        <w:rPr>
          <w:rFonts w:ascii="Times New Roman" w:hAnsi="Times New Roman"/>
          <w:sz w:val="28"/>
          <w:szCs w:val="28"/>
          <w:lang w:val="uk-UA"/>
        </w:rPr>
        <w:t>рем’єра</w:t>
      </w:r>
    </w:p>
    <w:p w:rsidR="004A2813" w:rsidRPr="00D45916" w:rsidRDefault="004A2813" w:rsidP="00F17C54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Pr="00D45916">
        <w:rPr>
          <w:rFonts w:ascii="Times New Roman" w:hAnsi="Times New Roman"/>
          <w:sz w:val="28"/>
          <w:szCs w:val="28"/>
          <w:lang w:val="uk-UA"/>
        </w:rPr>
        <w:t>б’єм</w:t>
      </w:r>
    </w:p>
    <w:p w:rsidR="004A2813" w:rsidRPr="00D45916" w:rsidRDefault="004A2813" w:rsidP="00F17C54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Pr="00D45916">
        <w:rPr>
          <w:rFonts w:ascii="Times New Roman" w:hAnsi="Times New Roman"/>
          <w:sz w:val="28"/>
          <w:szCs w:val="28"/>
          <w:lang w:val="uk-UA"/>
        </w:rPr>
        <w:t>олов’ї</w:t>
      </w:r>
    </w:p>
    <w:p w:rsidR="004A2813" w:rsidRPr="00D45916" w:rsidRDefault="004A2813" w:rsidP="00F17C54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Pr="00D45916">
        <w:rPr>
          <w:rFonts w:ascii="Times New Roman" w:hAnsi="Times New Roman"/>
          <w:sz w:val="28"/>
          <w:szCs w:val="28"/>
          <w:lang w:val="uk-UA"/>
        </w:rPr>
        <w:t>орф’яний</w:t>
      </w:r>
    </w:p>
    <w:p w:rsidR="004A2813" w:rsidRPr="00D45916" w:rsidRDefault="004A2813" w:rsidP="00F17C54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bCs/>
          <w:sz w:val="28"/>
          <w:szCs w:val="28"/>
          <w:lang w:val="uk-UA"/>
        </w:rPr>
        <w:t>р</w:t>
      </w:r>
      <w:r w:rsidRPr="00D45916">
        <w:rPr>
          <w:rFonts w:ascii="Times New Roman" w:hAnsi="Times New Roman"/>
          <w:sz w:val="28"/>
          <w:szCs w:val="28"/>
          <w:lang w:val="uk-UA"/>
        </w:rPr>
        <w:t>оз’єднати</w:t>
      </w:r>
    </w:p>
    <w:p w:rsidR="004A2813" w:rsidRPr="00D45916" w:rsidRDefault="004A2813" w:rsidP="00F17C54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Pr="00D45916">
        <w:rPr>
          <w:rFonts w:ascii="Times New Roman" w:hAnsi="Times New Roman"/>
          <w:sz w:val="28"/>
          <w:szCs w:val="28"/>
          <w:lang w:val="uk-UA"/>
        </w:rPr>
        <w:t>б’єкт</w:t>
      </w:r>
    </w:p>
    <w:p w:rsidR="004A2813" w:rsidRPr="00D45916" w:rsidRDefault="004A2813" w:rsidP="00F17C54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D45916">
        <w:rPr>
          <w:rFonts w:ascii="Times New Roman" w:hAnsi="Times New Roman"/>
          <w:b/>
          <w:bCs/>
          <w:sz w:val="28"/>
          <w:szCs w:val="28"/>
          <w:lang w:val="uk-UA"/>
        </w:rPr>
        <w:t>ф</w:t>
      </w:r>
      <w:r w:rsidRPr="00D45916">
        <w:rPr>
          <w:rFonts w:ascii="Times New Roman" w:hAnsi="Times New Roman"/>
          <w:sz w:val="28"/>
          <w:szCs w:val="28"/>
          <w:lang w:val="uk-UA"/>
        </w:rPr>
        <w:t>отоательє</w:t>
      </w:r>
    </w:p>
    <w:p w:rsidR="004A2813" w:rsidRPr="00D45916" w:rsidRDefault="004A2813" w:rsidP="00F17C5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2813" w:rsidRPr="00103488" w:rsidRDefault="004A2813" w:rsidP="00103488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4A2813" w:rsidRPr="00103488" w:rsidSect="00637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42020"/>
    <w:multiLevelType w:val="multilevel"/>
    <w:tmpl w:val="83E0B9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488"/>
    <w:rsid w:val="00103488"/>
    <w:rsid w:val="001C3CF4"/>
    <w:rsid w:val="0021751D"/>
    <w:rsid w:val="002A6201"/>
    <w:rsid w:val="00367AD8"/>
    <w:rsid w:val="004A2813"/>
    <w:rsid w:val="006156DE"/>
    <w:rsid w:val="00637904"/>
    <w:rsid w:val="00684D81"/>
    <w:rsid w:val="009F0B8F"/>
    <w:rsid w:val="00CB6B48"/>
    <w:rsid w:val="00D45916"/>
    <w:rsid w:val="00EB65A5"/>
    <w:rsid w:val="00EF3B94"/>
    <w:rsid w:val="00F17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6156DE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56DE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56DE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56DE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56DE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56DE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156DE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56DE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56DE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156DE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6DE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56DE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56DE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156DE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56DE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156DE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156DE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156DE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156DE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6156DE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156DE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156DE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56DE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6156DE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6156DE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6156DE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156D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6156D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6156DE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156D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156DE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6156DE"/>
    <w:rPr>
      <w:i/>
    </w:rPr>
  </w:style>
  <w:style w:type="character" w:styleId="IntenseEmphasis">
    <w:name w:val="Intense Emphasis"/>
    <w:basedOn w:val="DefaultParagraphFont"/>
    <w:uiPriority w:val="99"/>
    <w:qFormat/>
    <w:rsid w:val="006156DE"/>
    <w:rPr>
      <w:b/>
    </w:rPr>
  </w:style>
  <w:style w:type="character" w:styleId="SubtleReference">
    <w:name w:val="Subtle Reference"/>
    <w:basedOn w:val="DefaultParagraphFont"/>
    <w:uiPriority w:val="99"/>
    <w:qFormat/>
    <w:rsid w:val="006156DE"/>
    <w:rPr>
      <w:smallCaps/>
    </w:rPr>
  </w:style>
  <w:style w:type="character" w:styleId="IntenseReference">
    <w:name w:val="Intense Reference"/>
    <w:basedOn w:val="DefaultParagraphFont"/>
    <w:uiPriority w:val="99"/>
    <w:qFormat/>
    <w:rsid w:val="006156DE"/>
    <w:rPr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6156DE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6156D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35</Words>
  <Characters>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2019-11-06T16:12:00Z</dcterms:created>
  <dcterms:modified xsi:type="dcterms:W3CDTF">2019-11-08T08:46:00Z</dcterms:modified>
</cp:coreProperties>
</file>