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24F" w:rsidRPr="003D7088" w:rsidRDefault="00C4124F" w:rsidP="000447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3D7088">
        <w:rPr>
          <w:rFonts w:ascii="Times New Roman" w:hAnsi="Times New Roman" w:cs="Times New Roman"/>
          <w:sz w:val="28"/>
          <w:szCs w:val="28"/>
          <w:lang w:val="uk-UA"/>
        </w:rPr>
        <w:t>МІНІСТЕРСТВО ОСВІТИ І НАУКИ УКРАЇНИ</w:t>
      </w:r>
    </w:p>
    <w:p w:rsidR="00C4124F" w:rsidRPr="003D7088" w:rsidRDefault="00C4124F" w:rsidP="000447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3D7088">
        <w:rPr>
          <w:rFonts w:ascii="Times New Roman" w:hAnsi="Times New Roman" w:cs="Times New Roman"/>
          <w:sz w:val="28"/>
          <w:szCs w:val="28"/>
          <w:lang w:val="uk-UA"/>
        </w:rPr>
        <w:t>Маріупольський коледж</w:t>
      </w:r>
    </w:p>
    <w:p w:rsidR="00C4124F" w:rsidRPr="003D7088" w:rsidRDefault="00C4124F" w:rsidP="000447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3D7088">
        <w:rPr>
          <w:rFonts w:ascii="Times New Roman" w:hAnsi="Times New Roman" w:cs="Times New Roman"/>
          <w:sz w:val="28"/>
          <w:szCs w:val="28"/>
          <w:lang w:val="uk-UA"/>
        </w:rPr>
        <w:t>Донецького національного університету економіки і торгівлі</w:t>
      </w:r>
    </w:p>
    <w:p w:rsidR="00C4124F" w:rsidRPr="003D7088" w:rsidRDefault="00C4124F" w:rsidP="00E815E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3D7088">
        <w:rPr>
          <w:rFonts w:ascii="Times New Roman" w:hAnsi="Times New Roman" w:cs="Times New Roman"/>
          <w:sz w:val="28"/>
          <w:szCs w:val="28"/>
          <w:lang w:val="uk-UA"/>
        </w:rPr>
        <w:t xml:space="preserve">імені Михайла Туган-Барановського </w:t>
      </w:r>
    </w:p>
    <w:p w:rsidR="00C4124F" w:rsidRPr="003D7088" w:rsidRDefault="00C4124F" w:rsidP="00E66B1B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C4124F" w:rsidRPr="003D7088" w:rsidRDefault="00C4124F" w:rsidP="00E66B1B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C4124F" w:rsidRPr="003D7088" w:rsidRDefault="00C4124F" w:rsidP="00E66B1B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C4124F" w:rsidRPr="003D7088" w:rsidRDefault="00C4124F" w:rsidP="00E66B1B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C4124F" w:rsidRPr="003D7088" w:rsidRDefault="00C4124F" w:rsidP="00AE250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C4124F" w:rsidRPr="003D7088" w:rsidRDefault="00C4124F" w:rsidP="00AE250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C4124F" w:rsidRPr="003D7088" w:rsidRDefault="00C4124F" w:rsidP="00AE250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C4124F" w:rsidRPr="003D7088" w:rsidRDefault="00C4124F" w:rsidP="00AE250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C4124F" w:rsidRPr="003D7088" w:rsidRDefault="00C4124F" w:rsidP="00AE250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3D7088">
        <w:rPr>
          <w:rFonts w:ascii="Times New Roman" w:hAnsi="Times New Roman" w:cs="Times New Roman"/>
          <w:sz w:val="28"/>
          <w:szCs w:val="28"/>
          <w:lang w:val="uk-UA"/>
        </w:rPr>
        <w:t>МЕТОДИЧНА РОЗРОБКА ЗАНЯТТЯ</w:t>
      </w:r>
    </w:p>
    <w:p w:rsidR="00C4124F" w:rsidRPr="003D7088" w:rsidRDefault="00C4124F" w:rsidP="00AE250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 тему</w:t>
      </w:r>
      <w:r w:rsidRPr="003D7088">
        <w:rPr>
          <w:rFonts w:ascii="Times New Roman" w:hAnsi="Times New Roman" w:cs="Times New Roman"/>
          <w:sz w:val="28"/>
          <w:szCs w:val="28"/>
          <w:lang w:val="uk-UA"/>
        </w:rPr>
        <w:t xml:space="preserve"> «СКЛАДНІ ВИПАДКИ ПРАВОПИСУ АПОСТРОФА»</w:t>
      </w:r>
    </w:p>
    <w:p w:rsidR="00C4124F" w:rsidRPr="003D7088" w:rsidRDefault="00C4124F" w:rsidP="00AE250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C4124F" w:rsidRPr="003D7088" w:rsidRDefault="00C4124F" w:rsidP="00AE250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C4124F" w:rsidRPr="003D7088" w:rsidRDefault="00C4124F" w:rsidP="00AE250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C4124F" w:rsidRPr="003D7088" w:rsidRDefault="00C4124F" w:rsidP="00AE250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C4124F" w:rsidRPr="003D7088" w:rsidRDefault="00C4124F" w:rsidP="00AE250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C4124F" w:rsidRPr="003D7088" w:rsidRDefault="00C4124F" w:rsidP="00AE250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C4124F" w:rsidRDefault="00C4124F" w:rsidP="00AE250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C4124F" w:rsidRDefault="00C4124F" w:rsidP="00AE250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C4124F" w:rsidRPr="003D7088" w:rsidRDefault="00C4124F" w:rsidP="00AE250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C4124F" w:rsidRPr="003D7088" w:rsidRDefault="00C4124F" w:rsidP="00412F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3D7088">
        <w:rPr>
          <w:rFonts w:ascii="Times New Roman" w:hAnsi="Times New Roman" w:cs="Times New Roman"/>
          <w:sz w:val="28"/>
          <w:szCs w:val="28"/>
          <w:lang w:val="uk-UA"/>
        </w:rPr>
        <w:t>Маріуполь</w:t>
      </w:r>
    </w:p>
    <w:p w:rsidR="00C4124F" w:rsidRPr="003D7088" w:rsidRDefault="00C4124F" w:rsidP="00412F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3D7088">
        <w:rPr>
          <w:rFonts w:ascii="Times New Roman" w:hAnsi="Times New Roman" w:cs="Times New Roman"/>
          <w:sz w:val="28"/>
          <w:szCs w:val="28"/>
          <w:lang w:val="uk-UA"/>
        </w:rPr>
        <w:t>2019</w:t>
      </w:r>
    </w:p>
    <w:p w:rsidR="00C4124F" w:rsidRPr="003D7088" w:rsidRDefault="00C4124F" w:rsidP="000E794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7088">
        <w:rPr>
          <w:rFonts w:ascii="Times New Roman" w:hAnsi="Times New Roman" w:cs="Times New Roman"/>
          <w:sz w:val="28"/>
          <w:szCs w:val="28"/>
          <w:lang w:val="uk-UA"/>
        </w:rPr>
        <w:t>Методична розробка заняття з дисципліни «Українська мова» при підготовці молодших спеціалістів зі спеціальності 072 Фінанси, банківська справа та страхування за освітньо-професійною програмою «Фінанси і кредит».</w:t>
      </w:r>
    </w:p>
    <w:p w:rsidR="00C4124F" w:rsidRPr="003D7088" w:rsidRDefault="00C4124F" w:rsidP="000E794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Підготувала Істратова А. </w:t>
      </w:r>
      <w:r w:rsidRPr="003D7088">
        <w:rPr>
          <w:rFonts w:ascii="Times New Roman" w:hAnsi="Times New Roman" w:cs="Times New Roman"/>
          <w:sz w:val="28"/>
          <w:szCs w:val="28"/>
          <w:lang w:val="uk-UA"/>
        </w:rPr>
        <w:t>М., викладач кваліфікаційної категорії «спеціаліст другої категорії» Маріупольського коледжу Донецького національного університету економіки і торгівлі імені Михайла Туган-Барановського, 2019</w:t>
      </w:r>
    </w:p>
    <w:p w:rsidR="00C4124F" w:rsidRDefault="00C4124F" w:rsidP="000E79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4124F" w:rsidRDefault="00C4124F" w:rsidP="000E79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4124F" w:rsidRPr="003D7088" w:rsidRDefault="00C4124F" w:rsidP="000E79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4124F" w:rsidRPr="003D7088" w:rsidRDefault="00C4124F" w:rsidP="000E794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7088">
        <w:rPr>
          <w:rFonts w:ascii="Times New Roman" w:hAnsi="Times New Roman" w:cs="Times New Roman"/>
          <w:sz w:val="28"/>
          <w:szCs w:val="28"/>
          <w:lang w:val="uk-UA"/>
        </w:rPr>
        <w:t>Викладено методику проведення практичного заняття, спрямованого на систематизацію та узагальнення досягнутого знань і умінь студентів з теми «Складні випадки правопису апострофа»</w:t>
      </w:r>
    </w:p>
    <w:p w:rsidR="00C4124F" w:rsidRDefault="00C4124F" w:rsidP="000E79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4124F" w:rsidRDefault="00C4124F" w:rsidP="000E79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4124F" w:rsidRDefault="00C4124F" w:rsidP="000E79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4124F" w:rsidRPr="003D7088" w:rsidRDefault="00C4124F" w:rsidP="000E79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4124F" w:rsidRPr="003D7088" w:rsidRDefault="00C4124F" w:rsidP="000E794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7088">
        <w:rPr>
          <w:rFonts w:ascii="Times New Roman" w:hAnsi="Times New Roman" w:cs="Times New Roman"/>
          <w:sz w:val="28"/>
          <w:szCs w:val="28"/>
          <w:lang w:val="uk-UA"/>
        </w:rPr>
        <w:t xml:space="preserve"> Для викладачів української мови та літер</w:t>
      </w:r>
      <w:r>
        <w:rPr>
          <w:rFonts w:ascii="Times New Roman" w:hAnsi="Times New Roman" w:cs="Times New Roman"/>
          <w:sz w:val="28"/>
          <w:szCs w:val="28"/>
          <w:lang w:val="uk-UA"/>
        </w:rPr>
        <w:t>атури закладів фахової перед вищої освіти</w:t>
      </w:r>
    </w:p>
    <w:p w:rsidR="00C4124F" w:rsidRDefault="00C4124F" w:rsidP="000E79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4124F" w:rsidRDefault="00C4124F" w:rsidP="000E79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4124F" w:rsidRDefault="00C4124F" w:rsidP="000E79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4124F" w:rsidRDefault="00C4124F" w:rsidP="000E79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4124F" w:rsidRPr="003D7088" w:rsidRDefault="00C4124F" w:rsidP="000E79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4124F" w:rsidRPr="003D7088" w:rsidRDefault="00C4124F" w:rsidP="000E79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7088">
        <w:rPr>
          <w:rFonts w:ascii="Times New Roman" w:hAnsi="Times New Roman" w:cs="Times New Roman"/>
          <w:sz w:val="28"/>
          <w:szCs w:val="28"/>
          <w:lang w:val="uk-UA"/>
        </w:rPr>
        <w:t>Рецензент</w:t>
      </w:r>
    </w:p>
    <w:p w:rsidR="00C4124F" w:rsidRPr="003D7088" w:rsidRDefault="00C4124F" w:rsidP="000E79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7088">
        <w:rPr>
          <w:rFonts w:ascii="Times New Roman" w:hAnsi="Times New Roman" w:cs="Times New Roman"/>
          <w:sz w:val="28"/>
          <w:szCs w:val="28"/>
          <w:lang w:val="uk-UA"/>
        </w:rPr>
        <w:t>Викладач української мови та літератури</w:t>
      </w:r>
    </w:p>
    <w:p w:rsidR="00C4124F" w:rsidRPr="003D7088" w:rsidRDefault="00C4124F" w:rsidP="000E79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7088">
        <w:rPr>
          <w:rFonts w:ascii="Times New Roman" w:hAnsi="Times New Roman" w:cs="Times New Roman"/>
          <w:sz w:val="28"/>
          <w:szCs w:val="28"/>
          <w:lang w:val="uk-UA"/>
        </w:rPr>
        <w:t>категорії «спеціаліст вищої категорії»</w:t>
      </w:r>
    </w:p>
    <w:p w:rsidR="00C4124F" w:rsidRPr="003D7088" w:rsidRDefault="00C4124F" w:rsidP="000E79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7088">
        <w:rPr>
          <w:rFonts w:ascii="Times New Roman" w:hAnsi="Times New Roman" w:cs="Times New Roman"/>
          <w:sz w:val="28"/>
          <w:szCs w:val="28"/>
          <w:lang w:val="uk-UA"/>
        </w:rPr>
        <w:t>МК ДонНУЕТ                                                               Петриченко Т. І.</w:t>
      </w:r>
    </w:p>
    <w:p w:rsidR="00C4124F" w:rsidRDefault="00C4124F" w:rsidP="000E79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4124F" w:rsidRDefault="00C4124F" w:rsidP="000E79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4124F" w:rsidRDefault="00C4124F" w:rsidP="000E79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4124F" w:rsidRPr="003D7088" w:rsidRDefault="00C4124F" w:rsidP="000E79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4124F" w:rsidRPr="003D7088" w:rsidRDefault="00C4124F" w:rsidP="000E79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7088">
        <w:rPr>
          <w:rFonts w:ascii="Times New Roman" w:hAnsi="Times New Roman" w:cs="Times New Roman"/>
          <w:sz w:val="28"/>
          <w:szCs w:val="28"/>
          <w:lang w:val="uk-UA"/>
        </w:rPr>
        <w:t>Розглянуто та схвалено на засіданні</w:t>
      </w:r>
    </w:p>
    <w:p w:rsidR="00C4124F" w:rsidRPr="003D7088" w:rsidRDefault="00C4124F" w:rsidP="000E79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7088">
        <w:rPr>
          <w:rFonts w:ascii="Times New Roman" w:hAnsi="Times New Roman" w:cs="Times New Roman"/>
          <w:sz w:val="28"/>
          <w:szCs w:val="28"/>
          <w:lang w:val="uk-UA"/>
        </w:rPr>
        <w:t>циклової комісії соціально-гуманітарних дисциплін</w:t>
      </w:r>
    </w:p>
    <w:p w:rsidR="00C4124F" w:rsidRPr="003D7088" w:rsidRDefault="00C4124F" w:rsidP="000E79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7088">
        <w:rPr>
          <w:rFonts w:ascii="Times New Roman" w:hAnsi="Times New Roman" w:cs="Times New Roman"/>
          <w:sz w:val="28"/>
          <w:szCs w:val="28"/>
          <w:lang w:val="uk-UA"/>
        </w:rPr>
        <w:t>Протокол № 3 від 15.10.2019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D7088">
        <w:rPr>
          <w:rFonts w:ascii="Times New Roman" w:hAnsi="Times New Roman" w:cs="Times New Roman"/>
          <w:sz w:val="28"/>
          <w:szCs w:val="28"/>
          <w:lang w:val="uk-UA"/>
        </w:rPr>
        <w:t>р.</w:t>
      </w:r>
    </w:p>
    <w:p w:rsidR="00C4124F" w:rsidRPr="003D7088" w:rsidRDefault="00C4124F" w:rsidP="000E79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7088">
        <w:rPr>
          <w:rFonts w:ascii="Times New Roman" w:hAnsi="Times New Roman" w:cs="Times New Roman"/>
          <w:sz w:val="28"/>
          <w:szCs w:val="28"/>
          <w:lang w:val="uk-UA"/>
        </w:rPr>
        <w:t xml:space="preserve">Голова циклової комісії __________А. М. Істратова </w:t>
      </w:r>
    </w:p>
    <w:p w:rsidR="00C4124F" w:rsidRPr="003D7088" w:rsidRDefault="00C4124F" w:rsidP="000E794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4124F" w:rsidRDefault="00C4124F" w:rsidP="00AE2500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C4124F" w:rsidRDefault="00C4124F" w:rsidP="00AE2500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C4124F" w:rsidRDefault="00C4124F" w:rsidP="00AE2500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C4124F" w:rsidRPr="003D7088" w:rsidRDefault="00C4124F" w:rsidP="00AE2500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3D7088">
        <w:rPr>
          <w:rFonts w:ascii="Times New Roman" w:hAnsi="Times New Roman" w:cs="Times New Roman"/>
          <w:b/>
          <w:bCs/>
          <w:sz w:val="28"/>
          <w:szCs w:val="28"/>
          <w:lang w:val="uk-UA"/>
        </w:rPr>
        <w:t>ЗМІСТ</w:t>
      </w:r>
    </w:p>
    <w:p w:rsidR="00C4124F" w:rsidRPr="003D7088" w:rsidRDefault="00C4124F" w:rsidP="007850EA">
      <w:pPr>
        <w:pStyle w:val="ListParagraph"/>
        <w:spacing w:line="360" w:lineRule="auto"/>
        <w:ind w:left="540" w:firstLine="1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7088">
        <w:rPr>
          <w:rFonts w:ascii="Times New Roman" w:hAnsi="Times New Roman" w:cs="Times New Roman"/>
          <w:sz w:val="28"/>
          <w:szCs w:val="28"/>
          <w:lang w:val="uk-UA"/>
        </w:rPr>
        <w:t xml:space="preserve">ВСТУП </w:t>
      </w:r>
    </w:p>
    <w:p w:rsidR="00C4124F" w:rsidRPr="003D7088" w:rsidRDefault="00C4124F" w:rsidP="007850EA">
      <w:pPr>
        <w:pStyle w:val="ListParagraph"/>
        <w:spacing w:line="360" w:lineRule="auto"/>
        <w:ind w:left="540" w:firstLine="1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Pr="003D7088">
        <w:rPr>
          <w:rFonts w:ascii="Times New Roman" w:hAnsi="Times New Roman" w:cs="Times New Roman"/>
          <w:sz w:val="28"/>
          <w:szCs w:val="28"/>
          <w:lang w:val="uk-UA"/>
        </w:rPr>
        <w:t>Навчально-методична картка заняття</w:t>
      </w:r>
    </w:p>
    <w:p w:rsidR="00C4124F" w:rsidRPr="003D7088" w:rsidRDefault="00C4124F" w:rsidP="007850EA">
      <w:pPr>
        <w:pStyle w:val="ListParagraph"/>
        <w:spacing w:line="360" w:lineRule="auto"/>
        <w:ind w:left="540" w:firstLine="1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3D7088">
        <w:rPr>
          <w:rFonts w:ascii="Times New Roman" w:hAnsi="Times New Roman" w:cs="Times New Roman"/>
          <w:sz w:val="28"/>
          <w:szCs w:val="28"/>
          <w:lang w:val="uk-UA"/>
        </w:rPr>
        <w:t>Методика підготовки до заняття</w:t>
      </w:r>
    </w:p>
    <w:p w:rsidR="00C4124F" w:rsidRPr="003D7088" w:rsidRDefault="00C4124F" w:rsidP="007850EA">
      <w:pPr>
        <w:pStyle w:val="ListParagraph"/>
        <w:spacing w:line="360" w:lineRule="auto"/>
        <w:ind w:left="540" w:firstLine="1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r w:rsidRPr="003D7088">
        <w:rPr>
          <w:rFonts w:ascii="Times New Roman" w:hAnsi="Times New Roman" w:cs="Times New Roman"/>
          <w:sz w:val="28"/>
          <w:szCs w:val="28"/>
          <w:lang w:val="uk-UA"/>
        </w:rPr>
        <w:t>Методика проведення заняття</w:t>
      </w:r>
    </w:p>
    <w:p w:rsidR="00C4124F" w:rsidRPr="003D7088" w:rsidRDefault="00C4124F" w:rsidP="007850EA">
      <w:pPr>
        <w:pStyle w:val="ListParagraph"/>
        <w:spacing w:line="360" w:lineRule="auto"/>
        <w:ind w:left="540" w:firstLine="1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7088">
        <w:rPr>
          <w:rFonts w:ascii="Times New Roman" w:hAnsi="Times New Roman" w:cs="Times New Roman"/>
          <w:sz w:val="28"/>
          <w:szCs w:val="28"/>
          <w:lang w:val="uk-UA"/>
        </w:rPr>
        <w:t>3.1. Теоретична частин</w:t>
      </w:r>
    </w:p>
    <w:p w:rsidR="00C4124F" w:rsidRPr="003D7088" w:rsidRDefault="00C4124F" w:rsidP="007850EA">
      <w:pPr>
        <w:pStyle w:val="ListParagraph"/>
        <w:spacing w:line="360" w:lineRule="auto"/>
        <w:ind w:left="540" w:firstLine="1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7088">
        <w:rPr>
          <w:rFonts w:ascii="Times New Roman" w:hAnsi="Times New Roman" w:cs="Times New Roman"/>
          <w:sz w:val="28"/>
          <w:szCs w:val="28"/>
          <w:lang w:val="uk-UA"/>
        </w:rPr>
        <w:t>3.2. Практична частина</w:t>
      </w:r>
    </w:p>
    <w:p w:rsidR="00C4124F" w:rsidRPr="003D7088" w:rsidRDefault="00C4124F" w:rsidP="007850EA">
      <w:pPr>
        <w:pStyle w:val="ListParagraph"/>
        <w:spacing w:line="360" w:lineRule="auto"/>
        <w:ind w:left="540" w:firstLine="1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7088">
        <w:rPr>
          <w:rFonts w:ascii="Times New Roman" w:hAnsi="Times New Roman" w:cs="Times New Roman"/>
          <w:sz w:val="28"/>
          <w:szCs w:val="28"/>
          <w:lang w:val="uk-UA"/>
        </w:rPr>
        <w:t>3.3. Заключна частина</w:t>
      </w:r>
    </w:p>
    <w:p w:rsidR="00C4124F" w:rsidRPr="003D7088" w:rsidRDefault="00C4124F" w:rsidP="007850EA">
      <w:pPr>
        <w:pStyle w:val="ListParagraph"/>
        <w:spacing w:line="360" w:lineRule="auto"/>
        <w:ind w:left="540" w:firstLine="1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7088">
        <w:rPr>
          <w:rFonts w:ascii="Times New Roman" w:hAnsi="Times New Roman" w:cs="Times New Roman"/>
          <w:sz w:val="28"/>
          <w:szCs w:val="28"/>
          <w:lang w:val="uk-UA"/>
        </w:rPr>
        <w:t>ВИСНОВОК</w:t>
      </w:r>
    </w:p>
    <w:p w:rsidR="00C4124F" w:rsidRPr="003D7088" w:rsidRDefault="00C4124F" w:rsidP="007850EA">
      <w:pPr>
        <w:pStyle w:val="ListParagraph"/>
        <w:spacing w:line="360" w:lineRule="auto"/>
        <w:ind w:left="540" w:firstLine="1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СПИСОК ЛІТЕРАТУРИ</w:t>
      </w:r>
    </w:p>
    <w:p w:rsidR="00C4124F" w:rsidRPr="003D7088" w:rsidRDefault="00C4124F" w:rsidP="007850EA">
      <w:pPr>
        <w:pStyle w:val="ListParagraph"/>
        <w:spacing w:line="360" w:lineRule="auto"/>
        <w:ind w:left="540" w:firstLine="1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ДОДАТКИ</w:t>
      </w:r>
    </w:p>
    <w:p w:rsidR="00C4124F" w:rsidRPr="003D7088" w:rsidRDefault="00C4124F" w:rsidP="007850EA">
      <w:pPr>
        <w:pStyle w:val="ListParagraph"/>
        <w:spacing w:line="360" w:lineRule="auto"/>
        <w:ind w:left="540" w:firstLine="1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Додаток А. Відео</w:t>
      </w:r>
      <w:r w:rsidRPr="003D7088">
        <w:rPr>
          <w:rFonts w:ascii="Times New Roman" w:hAnsi="Times New Roman" w:cs="Times New Roman"/>
          <w:sz w:val="28"/>
          <w:szCs w:val="28"/>
          <w:lang w:val="uk-UA"/>
        </w:rPr>
        <w:t>ролик «Українська писемність»</w:t>
      </w:r>
    </w:p>
    <w:p w:rsidR="00C4124F" w:rsidRPr="003D7088" w:rsidRDefault="00C4124F" w:rsidP="007850EA">
      <w:pPr>
        <w:pStyle w:val="ListParagraph"/>
        <w:spacing w:line="360" w:lineRule="auto"/>
        <w:ind w:left="540" w:firstLine="1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7088">
        <w:rPr>
          <w:rFonts w:ascii="Times New Roman" w:hAnsi="Times New Roman" w:cs="Times New Roman"/>
          <w:sz w:val="28"/>
          <w:szCs w:val="28"/>
          <w:lang w:val="uk-UA"/>
        </w:rPr>
        <w:t>Додаток Б</w:t>
      </w:r>
      <w:r>
        <w:rPr>
          <w:rFonts w:ascii="Times New Roman" w:hAnsi="Times New Roman" w:cs="Times New Roman"/>
          <w:sz w:val="28"/>
          <w:szCs w:val="28"/>
          <w:lang w:val="uk-UA"/>
        </w:rPr>
        <w:t>. В</w:t>
      </w:r>
      <w:r w:rsidRPr="003D7088">
        <w:rPr>
          <w:rFonts w:ascii="Times New Roman" w:hAnsi="Times New Roman" w:cs="Times New Roman"/>
          <w:sz w:val="28"/>
          <w:szCs w:val="28"/>
          <w:lang w:val="uk-UA"/>
        </w:rPr>
        <w:t>ікторина</w:t>
      </w:r>
    </w:p>
    <w:p w:rsidR="00C4124F" w:rsidRPr="003D7088" w:rsidRDefault="00C4124F" w:rsidP="007850EA">
      <w:pPr>
        <w:pStyle w:val="ListParagraph"/>
        <w:spacing w:line="360" w:lineRule="auto"/>
        <w:ind w:left="540" w:firstLine="1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7088">
        <w:rPr>
          <w:rFonts w:ascii="Times New Roman" w:hAnsi="Times New Roman" w:cs="Times New Roman"/>
          <w:sz w:val="28"/>
          <w:szCs w:val="28"/>
          <w:lang w:val="uk-UA"/>
        </w:rPr>
        <w:t>Додаток В</w:t>
      </w:r>
      <w:r>
        <w:rPr>
          <w:rFonts w:ascii="Times New Roman" w:hAnsi="Times New Roman" w:cs="Times New Roman"/>
          <w:sz w:val="28"/>
          <w:szCs w:val="28"/>
          <w:lang w:val="uk-UA"/>
        </w:rPr>
        <w:t>. П</w:t>
      </w:r>
      <w:r w:rsidRPr="003D7088">
        <w:rPr>
          <w:rFonts w:ascii="Times New Roman" w:hAnsi="Times New Roman" w:cs="Times New Roman"/>
          <w:sz w:val="28"/>
          <w:szCs w:val="28"/>
          <w:lang w:val="uk-UA"/>
        </w:rPr>
        <w:t>резентація «Що таке апостроф? Вживання апострофа»</w:t>
      </w:r>
    </w:p>
    <w:p w:rsidR="00C4124F" w:rsidRPr="003D7088" w:rsidRDefault="00C4124F" w:rsidP="007850EA">
      <w:pPr>
        <w:pStyle w:val="ListParagraph"/>
        <w:spacing w:line="360" w:lineRule="auto"/>
        <w:ind w:left="540" w:firstLine="1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7088">
        <w:rPr>
          <w:rFonts w:ascii="Times New Roman" w:hAnsi="Times New Roman" w:cs="Times New Roman"/>
          <w:sz w:val="28"/>
          <w:szCs w:val="28"/>
          <w:lang w:val="uk-UA"/>
        </w:rPr>
        <w:t>Додаток Г</w:t>
      </w:r>
      <w:r>
        <w:rPr>
          <w:rFonts w:ascii="Times New Roman" w:hAnsi="Times New Roman" w:cs="Times New Roman"/>
          <w:sz w:val="28"/>
          <w:szCs w:val="28"/>
          <w:lang w:val="uk-UA"/>
        </w:rPr>
        <w:t>. П</w:t>
      </w:r>
      <w:r w:rsidRPr="003D7088">
        <w:rPr>
          <w:rFonts w:ascii="Times New Roman" w:hAnsi="Times New Roman" w:cs="Times New Roman"/>
          <w:sz w:val="28"/>
          <w:szCs w:val="28"/>
          <w:lang w:val="uk-UA"/>
        </w:rPr>
        <w:t>ам’ятка «Словесні ключі»</w:t>
      </w:r>
    </w:p>
    <w:p w:rsidR="00C4124F" w:rsidRPr="003D7088" w:rsidRDefault="00C4124F" w:rsidP="007850EA">
      <w:pPr>
        <w:pStyle w:val="ListParagraph"/>
        <w:spacing w:line="360" w:lineRule="auto"/>
        <w:ind w:left="540" w:firstLine="1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7088">
        <w:rPr>
          <w:rFonts w:ascii="Times New Roman" w:hAnsi="Times New Roman" w:cs="Times New Roman"/>
          <w:sz w:val="28"/>
          <w:szCs w:val="28"/>
          <w:lang w:val="uk-UA"/>
        </w:rPr>
        <w:t>Додаток Д</w:t>
      </w:r>
      <w:r>
        <w:rPr>
          <w:rFonts w:ascii="Times New Roman" w:hAnsi="Times New Roman" w:cs="Times New Roman"/>
          <w:sz w:val="28"/>
          <w:szCs w:val="28"/>
          <w:lang w:val="uk-UA"/>
        </w:rPr>
        <w:t>. С</w:t>
      </w:r>
      <w:r w:rsidRPr="003D7088">
        <w:rPr>
          <w:rFonts w:ascii="Times New Roman" w:hAnsi="Times New Roman" w:cs="Times New Roman"/>
          <w:sz w:val="28"/>
          <w:szCs w:val="28"/>
          <w:lang w:val="uk-UA"/>
        </w:rPr>
        <w:t xml:space="preserve">ловниковий диктант </w:t>
      </w:r>
    </w:p>
    <w:p w:rsidR="00C4124F" w:rsidRPr="003D7088" w:rsidRDefault="00C4124F" w:rsidP="007850EA">
      <w:pPr>
        <w:pStyle w:val="ListParagraph"/>
        <w:spacing w:line="360" w:lineRule="auto"/>
        <w:ind w:left="540" w:firstLine="1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7088">
        <w:rPr>
          <w:rFonts w:ascii="Times New Roman" w:hAnsi="Times New Roman" w:cs="Times New Roman"/>
          <w:sz w:val="28"/>
          <w:szCs w:val="28"/>
          <w:lang w:val="uk-UA"/>
        </w:rPr>
        <w:t>Додаток Е</w:t>
      </w:r>
      <w:r>
        <w:rPr>
          <w:rFonts w:ascii="Times New Roman" w:hAnsi="Times New Roman" w:cs="Times New Roman"/>
          <w:sz w:val="28"/>
          <w:szCs w:val="28"/>
          <w:lang w:val="uk-UA"/>
        </w:rPr>
        <w:t>. А</w:t>
      </w:r>
      <w:r w:rsidRPr="003D7088">
        <w:rPr>
          <w:rFonts w:ascii="Times New Roman" w:hAnsi="Times New Roman" w:cs="Times New Roman"/>
          <w:sz w:val="28"/>
          <w:szCs w:val="28"/>
          <w:lang w:val="uk-UA"/>
        </w:rPr>
        <w:t xml:space="preserve">соціативна гра «Відгадай слово» </w:t>
      </w:r>
    </w:p>
    <w:p w:rsidR="00C4124F" w:rsidRPr="003D7088" w:rsidRDefault="00C4124F" w:rsidP="007850EA">
      <w:pPr>
        <w:pStyle w:val="ListParagraph"/>
        <w:spacing w:line="360" w:lineRule="auto"/>
        <w:ind w:left="540" w:firstLine="1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7088">
        <w:rPr>
          <w:rFonts w:ascii="Times New Roman" w:hAnsi="Times New Roman" w:cs="Times New Roman"/>
          <w:sz w:val="28"/>
          <w:szCs w:val="28"/>
          <w:lang w:val="uk-UA"/>
        </w:rPr>
        <w:t>Додаток Є</w:t>
      </w:r>
      <w:r>
        <w:rPr>
          <w:rFonts w:ascii="Times New Roman" w:hAnsi="Times New Roman" w:cs="Times New Roman"/>
          <w:sz w:val="28"/>
          <w:szCs w:val="28"/>
          <w:lang w:val="uk-UA"/>
        </w:rPr>
        <w:t>. Т</w:t>
      </w:r>
      <w:r w:rsidRPr="003D7088">
        <w:rPr>
          <w:rFonts w:ascii="Times New Roman" w:hAnsi="Times New Roman" w:cs="Times New Roman"/>
          <w:sz w:val="28"/>
          <w:szCs w:val="28"/>
          <w:lang w:val="uk-UA"/>
        </w:rPr>
        <w:t>естові завдання</w:t>
      </w:r>
    </w:p>
    <w:p w:rsidR="00C4124F" w:rsidRPr="003D7088" w:rsidRDefault="00C4124F" w:rsidP="005E6DF4">
      <w:pPr>
        <w:pStyle w:val="ListParagraph"/>
        <w:spacing w:line="360" w:lineRule="auto"/>
        <w:ind w:left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4124F" w:rsidRPr="003D7088" w:rsidRDefault="00C4124F" w:rsidP="00AE2500">
      <w:pPr>
        <w:pStyle w:val="ListParagraph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4124F" w:rsidRPr="003D7088" w:rsidRDefault="00C4124F" w:rsidP="00AE2500">
      <w:pPr>
        <w:pStyle w:val="ListParagraph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4124F" w:rsidRPr="003D7088" w:rsidRDefault="00C4124F" w:rsidP="006131B8">
      <w:pPr>
        <w:pStyle w:val="ListParagraph"/>
        <w:spacing w:line="360" w:lineRule="auto"/>
        <w:ind w:left="108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3D7088">
        <w:rPr>
          <w:rFonts w:ascii="Times New Roman" w:hAnsi="Times New Roman" w:cs="Times New Roman"/>
          <w:b/>
          <w:bCs/>
          <w:sz w:val="28"/>
          <w:szCs w:val="28"/>
          <w:lang w:val="uk-UA"/>
        </w:rPr>
        <w:t>ВСТУП</w:t>
      </w:r>
    </w:p>
    <w:p w:rsidR="00C4124F" w:rsidRPr="003D7088" w:rsidRDefault="00C4124F" w:rsidP="007233A5">
      <w:pPr>
        <w:pStyle w:val="ListParagraph"/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7088">
        <w:rPr>
          <w:rFonts w:ascii="Times New Roman" w:hAnsi="Times New Roman" w:cs="Times New Roman"/>
          <w:sz w:val="28"/>
          <w:szCs w:val="28"/>
          <w:lang w:val="uk-UA"/>
        </w:rPr>
        <w:t>Тема заняття «Складні випадки правопису апострофа». Знання саме з української мови правильно зорієнтують у навколишньому світі, допоможуть у досягненні мети та забезпеченні подальшого добробуту.</w:t>
      </w:r>
    </w:p>
    <w:p w:rsidR="00C4124F" w:rsidRPr="003D7088" w:rsidRDefault="00C4124F" w:rsidP="007233A5">
      <w:pPr>
        <w:pStyle w:val="ListParagraph"/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7088">
        <w:rPr>
          <w:rFonts w:ascii="Times New Roman" w:hAnsi="Times New Roman" w:cs="Times New Roman"/>
          <w:sz w:val="28"/>
          <w:szCs w:val="28"/>
          <w:lang w:val="uk-UA"/>
        </w:rPr>
        <w:t>Поглиблення та систематизація знань студентів про вживання апострофа сприяє підвищенню якості мовної, мовленнєвої та орфографічної грамотності студентів.</w:t>
      </w:r>
    </w:p>
    <w:p w:rsidR="00C4124F" w:rsidRPr="003D7088" w:rsidRDefault="00C4124F" w:rsidP="007233A5">
      <w:pPr>
        <w:pStyle w:val="ListParagraph"/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7088">
        <w:rPr>
          <w:rFonts w:ascii="Times New Roman" w:hAnsi="Times New Roman" w:cs="Times New Roman"/>
          <w:sz w:val="28"/>
          <w:szCs w:val="28"/>
          <w:lang w:val="uk-UA"/>
        </w:rPr>
        <w:t>Використання на заняттях інноваційних технологій дає змогу студентам краще розуміти мовні поняття, систематизувати практичні вміння та навички. Мультимедійна наочність підвищує продуктивність заняття, допомагає досягти якісного рівня навчання.</w:t>
      </w:r>
    </w:p>
    <w:p w:rsidR="00C4124F" w:rsidRPr="003D7088" w:rsidRDefault="00C4124F" w:rsidP="007233A5">
      <w:pPr>
        <w:pStyle w:val="ListParagraph"/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7088">
        <w:rPr>
          <w:rFonts w:ascii="Times New Roman" w:hAnsi="Times New Roman" w:cs="Times New Roman"/>
          <w:sz w:val="28"/>
          <w:szCs w:val="28"/>
          <w:lang w:val="uk-UA"/>
        </w:rPr>
        <w:t>Уміння працювати із сучасними інноваційними технологіями необхідні для кожного спеціаліста, тому їх використання у навчальному процесі є ефективним.</w:t>
      </w:r>
    </w:p>
    <w:p w:rsidR="00C4124F" w:rsidRPr="003D7088" w:rsidRDefault="00C4124F" w:rsidP="007233A5">
      <w:pPr>
        <w:pStyle w:val="ListParagraph"/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7088">
        <w:rPr>
          <w:rFonts w:ascii="Times New Roman" w:hAnsi="Times New Roman" w:cs="Times New Roman"/>
          <w:sz w:val="28"/>
          <w:szCs w:val="28"/>
          <w:lang w:val="uk-UA"/>
        </w:rPr>
        <w:t>Студенти повинні вміти:</w:t>
      </w:r>
    </w:p>
    <w:p w:rsidR="00C4124F" w:rsidRPr="003D7088" w:rsidRDefault="00C4124F" w:rsidP="007233A5">
      <w:pPr>
        <w:pStyle w:val="ListParagraph"/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7088">
        <w:rPr>
          <w:rFonts w:ascii="Times New Roman" w:hAnsi="Times New Roman" w:cs="Times New Roman"/>
          <w:sz w:val="28"/>
          <w:szCs w:val="28"/>
          <w:lang w:val="uk-UA"/>
        </w:rPr>
        <w:t>дотримуватися норм української літературної вимови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C4124F" w:rsidRPr="003D7088" w:rsidRDefault="00C4124F" w:rsidP="007233A5">
      <w:pPr>
        <w:pStyle w:val="ListParagraph"/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7088">
        <w:rPr>
          <w:rFonts w:ascii="Times New Roman" w:hAnsi="Times New Roman" w:cs="Times New Roman"/>
          <w:sz w:val="28"/>
          <w:szCs w:val="28"/>
          <w:lang w:val="uk-UA"/>
        </w:rPr>
        <w:t>практично застосовувати вивченні правила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C4124F" w:rsidRPr="003D7088" w:rsidRDefault="00C4124F" w:rsidP="007233A5">
      <w:pPr>
        <w:pStyle w:val="ListParagraph"/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7088">
        <w:rPr>
          <w:rFonts w:ascii="Times New Roman" w:hAnsi="Times New Roman" w:cs="Times New Roman"/>
          <w:sz w:val="28"/>
          <w:szCs w:val="28"/>
          <w:lang w:val="uk-UA"/>
        </w:rPr>
        <w:t>грамотно писати слова з апострофом, м’яким знаком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3D708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4124F" w:rsidRDefault="00C4124F" w:rsidP="007233A5">
      <w:pPr>
        <w:pStyle w:val="ListParagraph"/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7088">
        <w:rPr>
          <w:rFonts w:ascii="Times New Roman" w:hAnsi="Times New Roman" w:cs="Times New Roman"/>
          <w:sz w:val="28"/>
          <w:szCs w:val="28"/>
          <w:lang w:val="uk-UA"/>
        </w:rPr>
        <w:t>знаходити і виправляти орфографічні помилки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4124F" w:rsidRPr="003D7088" w:rsidRDefault="00C4124F" w:rsidP="00E815E3">
      <w:pPr>
        <w:pStyle w:val="ListParagraph"/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7088">
        <w:rPr>
          <w:rFonts w:ascii="Times New Roman" w:hAnsi="Times New Roman" w:cs="Times New Roman"/>
          <w:sz w:val="28"/>
          <w:szCs w:val="28"/>
          <w:lang w:val="uk-UA"/>
        </w:rPr>
        <w:t>Мета практичного заняття поглибити знання з писемності української мови, які допоможуть у професійному розвитку та самовдосконаленні.</w:t>
      </w:r>
    </w:p>
    <w:p w:rsidR="00C4124F" w:rsidRPr="003D7088" w:rsidRDefault="00C4124F" w:rsidP="007233A5">
      <w:pPr>
        <w:pStyle w:val="ListParagraph"/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7088">
        <w:rPr>
          <w:rFonts w:ascii="Times New Roman" w:hAnsi="Times New Roman" w:cs="Times New Roman"/>
          <w:sz w:val="28"/>
          <w:szCs w:val="28"/>
          <w:lang w:val="uk-UA"/>
        </w:rPr>
        <w:t>На занятті використовуються форми роботи: колективна та індивідуальна.</w:t>
      </w:r>
    </w:p>
    <w:p w:rsidR="00C4124F" w:rsidRPr="00AC0E57" w:rsidRDefault="00C4124F" w:rsidP="00E66B1B">
      <w:pPr>
        <w:pStyle w:val="ListParagraph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 w:rsidRPr="00AC0E57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4124F" w:rsidRPr="00AC0E57" w:rsidRDefault="00C4124F" w:rsidP="00E66B1B">
      <w:pPr>
        <w:pStyle w:val="ListParagraph"/>
        <w:ind w:left="0"/>
        <w:rPr>
          <w:rFonts w:ascii="Times New Roman" w:hAnsi="Times New Roman" w:cs="Times New Roman"/>
          <w:sz w:val="28"/>
          <w:szCs w:val="28"/>
          <w:lang w:val="uk-UA"/>
        </w:rPr>
      </w:pPr>
    </w:p>
    <w:p w:rsidR="00C4124F" w:rsidRDefault="00C4124F" w:rsidP="00391E9F">
      <w:pPr>
        <w:pStyle w:val="ListParagraph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1. </w:t>
      </w:r>
      <w:r w:rsidRPr="00AC0E57">
        <w:rPr>
          <w:rFonts w:ascii="Times New Roman" w:hAnsi="Times New Roman" w:cs="Times New Roman"/>
          <w:b/>
          <w:bCs/>
          <w:sz w:val="28"/>
          <w:szCs w:val="28"/>
          <w:lang w:val="uk-UA"/>
        </w:rPr>
        <w:t>НАВЧАЛЬНО-МЕТОДИЧНА КАРТКА</w:t>
      </w:r>
    </w:p>
    <w:p w:rsidR="00C4124F" w:rsidRPr="00391E9F" w:rsidRDefault="00C4124F" w:rsidP="00391E9F">
      <w:pPr>
        <w:pStyle w:val="ListParagraph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18"/>
          <w:szCs w:val="18"/>
          <w:lang w:val="uk-UA"/>
        </w:rPr>
      </w:pPr>
    </w:p>
    <w:p w:rsidR="00C4124F" w:rsidRPr="00E43C1B" w:rsidRDefault="00C4124F" w:rsidP="00C42914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E43C1B">
        <w:rPr>
          <w:rFonts w:ascii="Times New Roman" w:hAnsi="Times New Roman" w:cs="Times New Roman"/>
          <w:b/>
          <w:bCs/>
          <w:sz w:val="28"/>
          <w:szCs w:val="28"/>
          <w:lang w:val="uk-UA"/>
        </w:rPr>
        <w:t>План заняття № 6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093"/>
        <w:gridCol w:w="7481"/>
      </w:tblGrid>
      <w:tr w:rsidR="00C4124F" w:rsidRPr="00116826" w:rsidTr="00EF2794">
        <w:trPr>
          <w:trHeight w:val="300"/>
        </w:trPr>
        <w:tc>
          <w:tcPr>
            <w:tcW w:w="2093" w:type="dxa"/>
          </w:tcPr>
          <w:p w:rsidR="00C4124F" w:rsidRPr="00116826" w:rsidRDefault="00C4124F" w:rsidP="005A48B0">
            <w:pPr>
              <w:pStyle w:val="ListParagraph"/>
              <w:spacing w:after="0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11682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Предмет</w:t>
            </w:r>
          </w:p>
        </w:tc>
        <w:tc>
          <w:tcPr>
            <w:tcW w:w="7481" w:type="dxa"/>
          </w:tcPr>
          <w:p w:rsidR="00C4124F" w:rsidRPr="00116826" w:rsidRDefault="00C4124F" w:rsidP="005A48B0">
            <w:pPr>
              <w:pStyle w:val="ListParagraph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68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Українська мова</w:t>
            </w:r>
          </w:p>
        </w:tc>
      </w:tr>
      <w:tr w:rsidR="00C4124F" w:rsidRPr="00116826" w:rsidTr="00EF2794">
        <w:trPr>
          <w:trHeight w:val="363"/>
        </w:trPr>
        <w:tc>
          <w:tcPr>
            <w:tcW w:w="2093" w:type="dxa"/>
          </w:tcPr>
          <w:p w:rsidR="00C4124F" w:rsidRPr="00116826" w:rsidRDefault="00C4124F" w:rsidP="005A48B0">
            <w:pPr>
              <w:pStyle w:val="ListParagraph"/>
              <w:spacing w:after="0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11682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Тема заняття</w:t>
            </w:r>
          </w:p>
        </w:tc>
        <w:tc>
          <w:tcPr>
            <w:tcW w:w="7481" w:type="dxa"/>
          </w:tcPr>
          <w:p w:rsidR="00C4124F" w:rsidRPr="00116826" w:rsidRDefault="00C4124F" w:rsidP="005A48B0">
            <w:pPr>
              <w:pStyle w:val="ListParagraph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68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Складні випадки правопису апострофа</w:t>
            </w:r>
          </w:p>
        </w:tc>
      </w:tr>
      <w:tr w:rsidR="00C4124F" w:rsidRPr="00116826" w:rsidTr="00EF2794">
        <w:trPr>
          <w:trHeight w:val="483"/>
        </w:trPr>
        <w:tc>
          <w:tcPr>
            <w:tcW w:w="2093" w:type="dxa"/>
          </w:tcPr>
          <w:p w:rsidR="00C4124F" w:rsidRPr="00116826" w:rsidRDefault="00C4124F" w:rsidP="005A48B0">
            <w:pPr>
              <w:pStyle w:val="ListParagraph"/>
              <w:spacing w:after="0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11682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Вид заняття</w:t>
            </w:r>
          </w:p>
          <w:p w:rsidR="00C4124F" w:rsidRPr="00EF2794" w:rsidRDefault="00C4124F" w:rsidP="005A48B0">
            <w:pPr>
              <w:pStyle w:val="ListParagraph"/>
              <w:spacing w:after="0"/>
              <w:ind w:left="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F279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(тип уроку)</w:t>
            </w:r>
          </w:p>
        </w:tc>
        <w:tc>
          <w:tcPr>
            <w:tcW w:w="7481" w:type="dxa"/>
          </w:tcPr>
          <w:p w:rsidR="00C4124F" w:rsidRPr="00116826" w:rsidRDefault="00C4124F" w:rsidP="005A48B0">
            <w:pPr>
              <w:pStyle w:val="ListParagraph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68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Практичне</w:t>
            </w:r>
          </w:p>
        </w:tc>
      </w:tr>
    </w:tbl>
    <w:p w:rsidR="00C4124F" w:rsidRPr="00C42914" w:rsidRDefault="00C4124F" w:rsidP="00243EB7">
      <w:pPr>
        <w:pStyle w:val="ListParagraph"/>
        <w:ind w:left="0"/>
        <w:rPr>
          <w:rFonts w:ascii="Times New Roman" w:hAnsi="Times New Roman" w:cs="Times New Roman"/>
          <w:sz w:val="20"/>
          <w:szCs w:val="20"/>
          <w:lang w:val="uk-UA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959"/>
        <w:gridCol w:w="8612"/>
      </w:tblGrid>
      <w:tr w:rsidR="00C4124F" w:rsidRPr="003535A6">
        <w:tc>
          <w:tcPr>
            <w:tcW w:w="959" w:type="dxa"/>
            <w:vMerge w:val="restart"/>
            <w:textDirection w:val="btLr"/>
          </w:tcPr>
          <w:p w:rsidR="00C4124F" w:rsidRPr="00116826" w:rsidRDefault="00C4124F" w:rsidP="005A48B0">
            <w:pPr>
              <w:pStyle w:val="ListParagraph"/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11682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Мета заняття</w:t>
            </w:r>
          </w:p>
        </w:tc>
        <w:tc>
          <w:tcPr>
            <w:tcW w:w="8612" w:type="dxa"/>
          </w:tcPr>
          <w:p w:rsidR="00C4124F" w:rsidRPr="00116826" w:rsidRDefault="00C4124F" w:rsidP="005A48B0">
            <w:pPr>
              <w:pStyle w:val="ListParagraph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682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Методична: </w:t>
            </w:r>
            <w:r w:rsidRPr="001168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зас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тосовувати методику використання</w:t>
            </w:r>
            <w:r w:rsidRPr="001168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активних форм і </w:t>
            </w:r>
          </w:p>
        </w:tc>
      </w:tr>
      <w:tr w:rsidR="00C4124F" w:rsidRPr="003535A6">
        <w:tc>
          <w:tcPr>
            <w:tcW w:w="959" w:type="dxa"/>
            <w:vMerge/>
          </w:tcPr>
          <w:p w:rsidR="00C4124F" w:rsidRPr="00116826" w:rsidRDefault="00C4124F" w:rsidP="005A48B0">
            <w:pPr>
              <w:pStyle w:val="ListParagraph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12" w:type="dxa"/>
          </w:tcPr>
          <w:p w:rsidR="00C4124F" w:rsidRPr="00116826" w:rsidRDefault="00C4124F" w:rsidP="005A48B0">
            <w:pPr>
              <w:pStyle w:val="ListParagraph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68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методів навчання на заняттях з української мови з метою розвитку</w:t>
            </w:r>
          </w:p>
        </w:tc>
      </w:tr>
      <w:tr w:rsidR="00C4124F" w:rsidRPr="003535A6">
        <w:tc>
          <w:tcPr>
            <w:tcW w:w="959" w:type="dxa"/>
            <w:vMerge/>
          </w:tcPr>
          <w:p w:rsidR="00C4124F" w:rsidRPr="00116826" w:rsidRDefault="00C4124F" w:rsidP="005A48B0">
            <w:pPr>
              <w:pStyle w:val="ListParagraph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12" w:type="dxa"/>
          </w:tcPr>
          <w:p w:rsidR="00C4124F" w:rsidRPr="00116826" w:rsidRDefault="00C4124F" w:rsidP="005A48B0">
            <w:pPr>
              <w:pStyle w:val="ListParagraph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68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творчих і комунікативних здібностей студентів;</w:t>
            </w:r>
          </w:p>
        </w:tc>
      </w:tr>
      <w:tr w:rsidR="00C4124F" w:rsidRPr="003535A6">
        <w:tc>
          <w:tcPr>
            <w:tcW w:w="959" w:type="dxa"/>
            <w:vMerge/>
          </w:tcPr>
          <w:p w:rsidR="00C4124F" w:rsidRPr="00116826" w:rsidRDefault="00C4124F" w:rsidP="005A48B0">
            <w:pPr>
              <w:pStyle w:val="ListParagraph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12" w:type="dxa"/>
          </w:tcPr>
          <w:p w:rsidR="00C4124F" w:rsidRPr="00116826" w:rsidRDefault="00C4124F" w:rsidP="005A48B0">
            <w:pPr>
              <w:pStyle w:val="ListParagraph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682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Навчальна: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поглиблювати</w:t>
            </w:r>
            <w:r w:rsidRPr="001168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та систематизувати знання студентів про</w:t>
            </w:r>
          </w:p>
        </w:tc>
      </w:tr>
      <w:tr w:rsidR="00C4124F" w:rsidRPr="003535A6">
        <w:tc>
          <w:tcPr>
            <w:tcW w:w="959" w:type="dxa"/>
            <w:vMerge/>
          </w:tcPr>
          <w:p w:rsidR="00C4124F" w:rsidRPr="00116826" w:rsidRDefault="00C4124F" w:rsidP="005A48B0">
            <w:pPr>
              <w:pStyle w:val="ListParagraph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12" w:type="dxa"/>
          </w:tcPr>
          <w:p w:rsidR="00C4124F" w:rsidRPr="00116826" w:rsidRDefault="00C4124F" w:rsidP="005A48B0">
            <w:pPr>
              <w:pStyle w:val="ListParagraph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68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складні випадки правопису апострофа; вдосконалити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вміння та</w:t>
            </w:r>
            <w:r w:rsidRPr="001168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навички</w:t>
            </w:r>
          </w:p>
        </w:tc>
      </w:tr>
      <w:tr w:rsidR="00C4124F" w:rsidRPr="003535A6">
        <w:tc>
          <w:tcPr>
            <w:tcW w:w="959" w:type="dxa"/>
            <w:vMerge/>
          </w:tcPr>
          <w:p w:rsidR="00C4124F" w:rsidRPr="00116826" w:rsidRDefault="00C4124F" w:rsidP="005A48B0">
            <w:pPr>
              <w:pStyle w:val="ListParagraph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12" w:type="dxa"/>
          </w:tcPr>
          <w:p w:rsidR="00C4124F" w:rsidRPr="00116826" w:rsidRDefault="00C4124F" w:rsidP="005A48B0">
            <w:pPr>
              <w:pStyle w:val="ListParagraph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написання слів</w:t>
            </w:r>
            <w:r w:rsidRPr="001168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 апострофом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; формувати вміння </w:t>
            </w:r>
            <w:r w:rsidRPr="001168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знаходити і виправляти</w:t>
            </w:r>
          </w:p>
        </w:tc>
      </w:tr>
      <w:tr w:rsidR="00C4124F" w:rsidRPr="00116826">
        <w:tc>
          <w:tcPr>
            <w:tcW w:w="959" w:type="dxa"/>
            <w:vMerge/>
          </w:tcPr>
          <w:p w:rsidR="00C4124F" w:rsidRPr="00116826" w:rsidRDefault="00C4124F" w:rsidP="005A48B0">
            <w:pPr>
              <w:pStyle w:val="ListParagraph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12" w:type="dxa"/>
          </w:tcPr>
          <w:p w:rsidR="00C4124F" w:rsidRPr="00116826" w:rsidRDefault="00C4124F" w:rsidP="005A48B0">
            <w:pPr>
              <w:pStyle w:val="ListParagraph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68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орфографічні помилки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</w:tc>
      </w:tr>
      <w:tr w:rsidR="00C4124F" w:rsidRPr="003535A6">
        <w:tc>
          <w:tcPr>
            <w:tcW w:w="959" w:type="dxa"/>
            <w:vMerge/>
          </w:tcPr>
          <w:p w:rsidR="00C4124F" w:rsidRPr="00116826" w:rsidRDefault="00C4124F" w:rsidP="005A48B0">
            <w:pPr>
              <w:pStyle w:val="ListParagraph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12" w:type="dxa"/>
          </w:tcPr>
          <w:p w:rsidR="00C4124F" w:rsidRPr="00116826" w:rsidRDefault="00C4124F" w:rsidP="005A48B0">
            <w:pPr>
              <w:pStyle w:val="ListParagraph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682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Розвиваюча: </w:t>
            </w:r>
            <w:r w:rsidRPr="001168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розвивати вміння застосовувати набуті знання на </w:t>
            </w:r>
          </w:p>
        </w:tc>
      </w:tr>
      <w:tr w:rsidR="00C4124F" w:rsidRPr="003535A6">
        <w:trPr>
          <w:trHeight w:val="73"/>
        </w:trPr>
        <w:tc>
          <w:tcPr>
            <w:tcW w:w="959" w:type="dxa"/>
            <w:vMerge/>
          </w:tcPr>
          <w:p w:rsidR="00C4124F" w:rsidRPr="00116826" w:rsidRDefault="00C4124F" w:rsidP="005A48B0">
            <w:pPr>
              <w:pStyle w:val="ListParagraph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12" w:type="dxa"/>
          </w:tcPr>
          <w:p w:rsidR="00C4124F" w:rsidRPr="00116826" w:rsidRDefault="00C4124F" w:rsidP="005A48B0">
            <w:pPr>
              <w:pStyle w:val="ListParagraph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практиці; збагачувати </w:t>
            </w:r>
            <w:r w:rsidRPr="001168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словниковий запас студентів;</w:t>
            </w:r>
          </w:p>
        </w:tc>
      </w:tr>
      <w:tr w:rsidR="00C4124F" w:rsidRPr="003535A6">
        <w:tc>
          <w:tcPr>
            <w:tcW w:w="959" w:type="dxa"/>
            <w:vMerge/>
          </w:tcPr>
          <w:p w:rsidR="00C4124F" w:rsidRPr="00116826" w:rsidRDefault="00C4124F" w:rsidP="005A48B0">
            <w:pPr>
              <w:pStyle w:val="ListParagraph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12" w:type="dxa"/>
          </w:tcPr>
          <w:p w:rsidR="00C4124F" w:rsidRPr="00116826" w:rsidRDefault="00C4124F" w:rsidP="00E40620">
            <w:pPr>
              <w:pStyle w:val="ListParagraph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682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Виховна: </w:t>
            </w:r>
            <w:r w:rsidRPr="001168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сприяти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саморозвитку та зацікавленості студентів</w:t>
            </w:r>
            <w:r w:rsidRPr="001168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до вивчення </w:t>
            </w:r>
          </w:p>
        </w:tc>
      </w:tr>
      <w:tr w:rsidR="00C4124F" w:rsidRPr="003535A6">
        <w:tc>
          <w:tcPr>
            <w:tcW w:w="959" w:type="dxa"/>
            <w:vMerge/>
          </w:tcPr>
          <w:p w:rsidR="00C4124F" w:rsidRPr="00116826" w:rsidRDefault="00C4124F" w:rsidP="005A48B0">
            <w:pPr>
              <w:pStyle w:val="ListParagraph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12" w:type="dxa"/>
          </w:tcPr>
          <w:p w:rsidR="00C4124F" w:rsidRPr="00116826" w:rsidRDefault="00C4124F" w:rsidP="00E40620">
            <w:pPr>
              <w:pStyle w:val="ListParagraph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68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української мови, відповідальності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під час виконання роботи</w:t>
            </w:r>
            <w:r w:rsidRPr="001168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прищеплювати</w:t>
            </w:r>
          </w:p>
        </w:tc>
      </w:tr>
      <w:tr w:rsidR="00C4124F" w:rsidRPr="003535A6">
        <w:tc>
          <w:tcPr>
            <w:tcW w:w="959" w:type="dxa"/>
            <w:vMerge/>
          </w:tcPr>
          <w:p w:rsidR="00C4124F" w:rsidRPr="00116826" w:rsidRDefault="00C4124F" w:rsidP="005A48B0">
            <w:pPr>
              <w:pStyle w:val="ListParagraph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12" w:type="dxa"/>
          </w:tcPr>
          <w:p w:rsidR="00C4124F" w:rsidRPr="00116826" w:rsidRDefault="00C4124F" w:rsidP="005A48B0">
            <w:pPr>
              <w:pStyle w:val="ListParagraph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естетичні смаки і повагу</w:t>
            </w:r>
            <w:r w:rsidRPr="001168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до культурних надбань.</w:t>
            </w:r>
          </w:p>
        </w:tc>
      </w:tr>
    </w:tbl>
    <w:p w:rsidR="00C4124F" w:rsidRPr="00116826" w:rsidRDefault="00C4124F" w:rsidP="00243EB7">
      <w:pPr>
        <w:pStyle w:val="ListParagraph"/>
        <w:ind w:left="0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W w:w="9606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01"/>
        <w:gridCol w:w="8505"/>
      </w:tblGrid>
      <w:tr w:rsidR="00C4124F" w:rsidRPr="00116826">
        <w:tc>
          <w:tcPr>
            <w:tcW w:w="1101" w:type="dxa"/>
            <w:vMerge w:val="restart"/>
            <w:textDirection w:val="btLr"/>
          </w:tcPr>
          <w:p w:rsidR="00C4124F" w:rsidRPr="00116826" w:rsidRDefault="00C4124F" w:rsidP="005A48B0">
            <w:pPr>
              <w:pStyle w:val="ListParagraph"/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11682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Міжпредметні</w:t>
            </w:r>
          </w:p>
          <w:p w:rsidR="00C4124F" w:rsidRPr="00116826" w:rsidRDefault="00C4124F" w:rsidP="005A48B0">
            <w:pPr>
              <w:pStyle w:val="ListParagraph"/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11682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зв’язки</w:t>
            </w:r>
          </w:p>
        </w:tc>
        <w:tc>
          <w:tcPr>
            <w:tcW w:w="8505" w:type="dxa"/>
          </w:tcPr>
          <w:p w:rsidR="00C4124F" w:rsidRPr="00116826" w:rsidRDefault="00C4124F" w:rsidP="005A48B0">
            <w:pPr>
              <w:pStyle w:val="ListParagraph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Забезпечуючі</w:t>
            </w:r>
            <w:r w:rsidRPr="0011682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Історія України, К</w:t>
            </w:r>
            <w:r w:rsidRPr="001168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ультурологія</w:t>
            </w:r>
          </w:p>
        </w:tc>
      </w:tr>
      <w:tr w:rsidR="00C4124F" w:rsidRPr="00116826">
        <w:tc>
          <w:tcPr>
            <w:tcW w:w="1101" w:type="dxa"/>
            <w:vMerge/>
          </w:tcPr>
          <w:p w:rsidR="00C4124F" w:rsidRPr="00116826" w:rsidRDefault="00C4124F" w:rsidP="005A48B0">
            <w:pPr>
              <w:pStyle w:val="ListParagraph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05" w:type="dxa"/>
          </w:tcPr>
          <w:p w:rsidR="00C4124F" w:rsidRPr="00116826" w:rsidRDefault="00C4124F" w:rsidP="005A48B0">
            <w:pPr>
              <w:pStyle w:val="ListParagraph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124F" w:rsidRPr="003535A6">
        <w:tc>
          <w:tcPr>
            <w:tcW w:w="1101" w:type="dxa"/>
            <w:vMerge/>
          </w:tcPr>
          <w:p w:rsidR="00C4124F" w:rsidRPr="00116826" w:rsidRDefault="00C4124F" w:rsidP="005A48B0">
            <w:pPr>
              <w:pStyle w:val="ListParagraph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05" w:type="dxa"/>
          </w:tcPr>
          <w:p w:rsidR="00C4124F" w:rsidRPr="00116826" w:rsidRDefault="00C4124F" w:rsidP="005A48B0">
            <w:pPr>
              <w:pStyle w:val="ListParagraph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682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Забезпечувані: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Українська література, Іноземна мова, У</w:t>
            </w:r>
            <w:r w:rsidRPr="001168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країнська мова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r w:rsidRPr="001168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</w:t>
            </w:r>
          </w:p>
        </w:tc>
      </w:tr>
      <w:tr w:rsidR="00C4124F" w:rsidRPr="00116826">
        <w:tc>
          <w:tcPr>
            <w:tcW w:w="1101" w:type="dxa"/>
            <w:vMerge/>
          </w:tcPr>
          <w:p w:rsidR="00C4124F" w:rsidRPr="00116826" w:rsidRDefault="00C4124F" w:rsidP="005A48B0">
            <w:pPr>
              <w:pStyle w:val="ListParagraph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05" w:type="dxa"/>
          </w:tcPr>
          <w:p w:rsidR="00C4124F" w:rsidRPr="00116826" w:rsidRDefault="00C4124F" w:rsidP="005A48B0">
            <w:pPr>
              <w:pStyle w:val="ListParagraph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68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професійним спрямуванням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  <w:r w:rsidRPr="001168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</w:tr>
    </w:tbl>
    <w:p w:rsidR="00C4124F" w:rsidRPr="00287269" w:rsidRDefault="00C4124F" w:rsidP="00243EB7">
      <w:pPr>
        <w:pStyle w:val="ListParagraph"/>
        <w:ind w:left="0"/>
        <w:rPr>
          <w:rFonts w:ascii="Times New Roman" w:hAnsi="Times New Roman" w:cs="Times New Roman"/>
          <w:sz w:val="20"/>
          <w:szCs w:val="20"/>
          <w:lang w:val="uk-UA"/>
        </w:rPr>
      </w:pPr>
    </w:p>
    <w:p w:rsidR="00C4124F" w:rsidRPr="00B024C3" w:rsidRDefault="00C4124F" w:rsidP="00243EB7">
      <w:pPr>
        <w:pStyle w:val="ListParagraph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B024C3">
        <w:rPr>
          <w:rFonts w:ascii="Times New Roman" w:hAnsi="Times New Roman" w:cs="Times New Roman"/>
          <w:b/>
          <w:bCs/>
          <w:sz w:val="28"/>
          <w:szCs w:val="28"/>
          <w:lang w:val="uk-UA"/>
        </w:rPr>
        <w:t>Забезпечення заняття</w:t>
      </w:r>
    </w:p>
    <w:p w:rsidR="00C4124F" w:rsidRPr="00116826" w:rsidRDefault="00C4124F" w:rsidP="00287269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16826">
        <w:rPr>
          <w:rFonts w:ascii="Times New Roman" w:hAnsi="Times New Roman" w:cs="Times New Roman"/>
          <w:sz w:val="24"/>
          <w:szCs w:val="24"/>
          <w:lang w:val="uk-UA"/>
        </w:rPr>
        <w:t xml:space="preserve">Наочні посібники: таблиці, схеми, </w:t>
      </w:r>
      <w:r>
        <w:rPr>
          <w:rFonts w:ascii="Times New Roman" w:hAnsi="Times New Roman" w:cs="Times New Roman"/>
          <w:sz w:val="24"/>
          <w:szCs w:val="24"/>
          <w:lang w:val="uk-UA"/>
        </w:rPr>
        <w:t>презентація, відеоролик</w:t>
      </w:r>
    </w:p>
    <w:p w:rsidR="00C4124F" w:rsidRPr="00116826" w:rsidRDefault="00C4124F" w:rsidP="00287269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16826">
        <w:rPr>
          <w:rFonts w:ascii="Times New Roman" w:hAnsi="Times New Roman" w:cs="Times New Roman"/>
          <w:sz w:val="24"/>
          <w:szCs w:val="24"/>
          <w:lang w:val="uk-UA"/>
        </w:rPr>
        <w:t>Роздавальний матеріал: підручники, пам’ятки, тестові завдання</w:t>
      </w:r>
    </w:p>
    <w:p w:rsidR="00C4124F" w:rsidRPr="00116826" w:rsidRDefault="00C4124F" w:rsidP="00287269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16826">
        <w:rPr>
          <w:rFonts w:ascii="Times New Roman" w:hAnsi="Times New Roman" w:cs="Times New Roman"/>
          <w:sz w:val="24"/>
          <w:szCs w:val="24"/>
          <w:lang w:val="uk-UA"/>
        </w:rPr>
        <w:t>Технічні засоби навчання: комп’ютер, мультимедійна установка</w:t>
      </w:r>
    </w:p>
    <w:p w:rsidR="00C4124F" w:rsidRPr="00116826" w:rsidRDefault="00C4124F" w:rsidP="00287269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16826">
        <w:rPr>
          <w:rFonts w:ascii="Times New Roman" w:hAnsi="Times New Roman" w:cs="Times New Roman"/>
          <w:sz w:val="24"/>
          <w:szCs w:val="24"/>
          <w:lang w:val="uk-UA"/>
        </w:rPr>
        <w:t>Навчальне місце: кабінет №18</w:t>
      </w:r>
    </w:p>
    <w:p w:rsidR="00C4124F" w:rsidRPr="00B57AF4" w:rsidRDefault="00C4124F" w:rsidP="00287269">
      <w:pPr>
        <w:pStyle w:val="BodyText"/>
        <w:spacing w:line="276" w:lineRule="auto"/>
        <w:jc w:val="both"/>
        <w:rPr>
          <w:b/>
          <w:bCs/>
          <w:sz w:val="26"/>
          <w:szCs w:val="26"/>
        </w:rPr>
      </w:pPr>
      <w:r w:rsidRPr="00B57AF4">
        <w:rPr>
          <w:b/>
          <w:bCs/>
          <w:sz w:val="26"/>
          <w:szCs w:val="26"/>
        </w:rPr>
        <w:t>ЛІТЕРАТУРА:</w:t>
      </w:r>
    </w:p>
    <w:p w:rsidR="00C4124F" w:rsidRPr="00116826" w:rsidRDefault="00C4124F" w:rsidP="00287269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16826">
        <w:rPr>
          <w:rStyle w:val="BodyTextChar"/>
          <w:sz w:val="24"/>
          <w:szCs w:val="24"/>
        </w:rPr>
        <w:t>Обов’язкова:</w:t>
      </w:r>
      <w:r w:rsidRPr="0011682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C4124F" w:rsidRPr="00116826" w:rsidRDefault="00C4124F" w:rsidP="00B57AF4">
      <w:pPr>
        <w:pStyle w:val="ListParagraph"/>
        <w:ind w:left="20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1. </w:t>
      </w:r>
      <w:r w:rsidRPr="00116826">
        <w:rPr>
          <w:rFonts w:ascii="Times New Roman" w:hAnsi="Times New Roman" w:cs="Times New Roman"/>
          <w:sz w:val="24"/>
          <w:szCs w:val="24"/>
          <w:lang w:val="uk-UA"/>
        </w:rPr>
        <w:t>Бондаренко Н.В.: Українська мова. Підручник для 10 кл. – К.: Грамота, 2010 р.</w:t>
      </w:r>
    </w:p>
    <w:p w:rsidR="00C4124F" w:rsidRPr="00116826" w:rsidRDefault="00C4124F" w:rsidP="00B57AF4">
      <w:pPr>
        <w:pStyle w:val="ListParagraph"/>
        <w:ind w:left="20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2. </w:t>
      </w:r>
      <w:r w:rsidRPr="00116826">
        <w:rPr>
          <w:rFonts w:ascii="Times New Roman" w:hAnsi="Times New Roman" w:cs="Times New Roman"/>
          <w:sz w:val="24"/>
          <w:szCs w:val="24"/>
          <w:lang w:val="uk-UA"/>
        </w:rPr>
        <w:t>Ющук І.П.: Практикум з правопису укр</w:t>
      </w:r>
      <w:r>
        <w:rPr>
          <w:rFonts w:ascii="Times New Roman" w:hAnsi="Times New Roman" w:cs="Times New Roman"/>
          <w:sz w:val="24"/>
          <w:szCs w:val="24"/>
          <w:lang w:val="uk-UA"/>
        </w:rPr>
        <w:t>аїнської мови – К.: Освіта, 2013</w:t>
      </w:r>
      <w:r w:rsidRPr="00116826">
        <w:rPr>
          <w:rFonts w:ascii="Times New Roman" w:hAnsi="Times New Roman" w:cs="Times New Roman"/>
          <w:sz w:val="24"/>
          <w:szCs w:val="24"/>
          <w:lang w:val="uk-UA"/>
        </w:rPr>
        <w:t xml:space="preserve"> р.</w:t>
      </w:r>
    </w:p>
    <w:p w:rsidR="00C4124F" w:rsidRPr="00116826" w:rsidRDefault="00C4124F" w:rsidP="00287269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16826">
        <w:rPr>
          <w:rFonts w:ascii="Times New Roman" w:hAnsi="Times New Roman" w:cs="Times New Roman"/>
          <w:sz w:val="24"/>
          <w:szCs w:val="24"/>
          <w:lang w:val="uk-UA"/>
        </w:rPr>
        <w:t>Додаткова:</w:t>
      </w:r>
    </w:p>
    <w:p w:rsidR="00C4124F" w:rsidRDefault="00C4124F" w:rsidP="00776988">
      <w:pPr>
        <w:pStyle w:val="ListParagraph"/>
        <w:ind w:left="360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4.</w:t>
      </w:r>
      <w:r w:rsidRPr="00116826">
        <w:rPr>
          <w:rFonts w:ascii="Times New Roman" w:hAnsi="Times New Roman" w:cs="Times New Roman"/>
          <w:sz w:val="24"/>
          <w:szCs w:val="24"/>
          <w:lang w:val="uk-UA"/>
        </w:rPr>
        <w:t>.</w:t>
      </w:r>
      <w:r w:rsidRPr="00683957">
        <w:rPr>
          <w:rFonts w:ascii="Times New Roman" w:hAnsi="Times New Roman" w:cs="Times New Roman"/>
          <w:sz w:val="24"/>
          <w:szCs w:val="24"/>
          <w:lang w:val="uk-UA"/>
        </w:rPr>
        <w:t xml:space="preserve"> Глазова О. П.: Українська мова. Підручник для 10 кл. – К.: Ранок, 2018 р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C4124F" w:rsidRPr="00116826" w:rsidRDefault="00C4124F" w:rsidP="003535A6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116826">
        <w:rPr>
          <w:rFonts w:ascii="Times New Roman" w:hAnsi="Times New Roman" w:cs="Times New Roman"/>
          <w:b/>
          <w:bCs/>
          <w:sz w:val="24"/>
          <w:szCs w:val="24"/>
          <w:lang w:val="uk-UA"/>
        </w:rPr>
        <w:t>Зміст заняття</w:t>
      </w:r>
    </w:p>
    <w:tbl>
      <w:tblPr>
        <w:tblW w:w="9889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75"/>
        <w:gridCol w:w="7513"/>
        <w:gridCol w:w="1701"/>
      </w:tblGrid>
      <w:tr w:rsidR="00C4124F" w:rsidRPr="00B57AF4" w:rsidTr="00861FB5">
        <w:tc>
          <w:tcPr>
            <w:tcW w:w="675" w:type="dxa"/>
            <w:vAlign w:val="center"/>
          </w:tcPr>
          <w:p w:rsidR="00C4124F" w:rsidRPr="00116826" w:rsidRDefault="00C4124F" w:rsidP="00861FB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68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</w:t>
            </w:r>
          </w:p>
          <w:p w:rsidR="00C4124F" w:rsidRPr="00116826" w:rsidRDefault="00C4124F" w:rsidP="00861F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513" w:type="dxa"/>
          </w:tcPr>
          <w:p w:rsidR="00C4124F" w:rsidRPr="00116826" w:rsidRDefault="00C4124F" w:rsidP="005A48B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4124F" w:rsidRPr="00116826" w:rsidRDefault="00C4124F" w:rsidP="005A48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68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Елементи заняття, навчальні питання, форми її методи навчання</w:t>
            </w:r>
          </w:p>
        </w:tc>
        <w:tc>
          <w:tcPr>
            <w:tcW w:w="1701" w:type="dxa"/>
          </w:tcPr>
          <w:p w:rsidR="00C4124F" w:rsidRPr="00116826" w:rsidRDefault="00C4124F" w:rsidP="005A48B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68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Добавлення,</w:t>
            </w:r>
          </w:p>
          <w:p w:rsidR="00C4124F" w:rsidRPr="00116826" w:rsidRDefault="00C4124F" w:rsidP="005A48B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68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змінення,</w:t>
            </w:r>
          </w:p>
          <w:p w:rsidR="00C4124F" w:rsidRPr="00116826" w:rsidRDefault="00C4124F" w:rsidP="005A48B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68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зауваження</w:t>
            </w:r>
          </w:p>
        </w:tc>
      </w:tr>
      <w:tr w:rsidR="00C4124F" w:rsidRPr="00116826">
        <w:tc>
          <w:tcPr>
            <w:tcW w:w="675" w:type="dxa"/>
          </w:tcPr>
          <w:p w:rsidR="00C4124F" w:rsidRPr="00116826" w:rsidRDefault="00C4124F" w:rsidP="005A48B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68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  <w:p w:rsidR="00C4124F" w:rsidRPr="00116826" w:rsidRDefault="00C4124F" w:rsidP="005A48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4124F" w:rsidRPr="00116826" w:rsidRDefault="00C4124F" w:rsidP="005A48B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4124F" w:rsidRPr="00116826" w:rsidRDefault="00C4124F" w:rsidP="005A48B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68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  <w:p w:rsidR="00C4124F" w:rsidRPr="00116826" w:rsidRDefault="00C4124F" w:rsidP="005A48B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4124F" w:rsidRPr="00116826" w:rsidRDefault="00C4124F" w:rsidP="005A48B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4124F" w:rsidRPr="00116826" w:rsidRDefault="00C4124F" w:rsidP="005A48B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4124F" w:rsidRDefault="00C4124F" w:rsidP="005A48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4124F" w:rsidRPr="00116826" w:rsidRDefault="00C4124F" w:rsidP="005A48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4124F" w:rsidRPr="00116826" w:rsidRDefault="00C4124F" w:rsidP="005A48B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68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  <w:p w:rsidR="00C4124F" w:rsidRPr="00116826" w:rsidRDefault="00C4124F" w:rsidP="005A48B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4124F" w:rsidRPr="00116826" w:rsidRDefault="00C4124F" w:rsidP="005A48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4124F" w:rsidRDefault="00C4124F" w:rsidP="005A48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4124F" w:rsidRPr="00116826" w:rsidRDefault="00C4124F" w:rsidP="005A48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4124F" w:rsidRPr="00116826" w:rsidRDefault="00C4124F" w:rsidP="005A48B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68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  <w:p w:rsidR="00C4124F" w:rsidRPr="00116826" w:rsidRDefault="00C4124F" w:rsidP="005A48B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4124F" w:rsidRPr="00116826" w:rsidRDefault="00C4124F" w:rsidP="005A48B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4124F" w:rsidRPr="00116826" w:rsidRDefault="00C4124F" w:rsidP="005A48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4124F" w:rsidRDefault="00C4124F" w:rsidP="005A48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4124F" w:rsidRPr="00116826" w:rsidRDefault="00C4124F" w:rsidP="005A48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4124F" w:rsidRPr="00116826" w:rsidRDefault="00C4124F" w:rsidP="005A48B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68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  <w:p w:rsidR="00C4124F" w:rsidRPr="00116826" w:rsidRDefault="00C4124F" w:rsidP="005A48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4124F" w:rsidRDefault="00C4124F" w:rsidP="005A48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4124F" w:rsidRPr="00116826" w:rsidRDefault="00C4124F" w:rsidP="005A48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4124F" w:rsidRPr="00116826" w:rsidRDefault="00C4124F" w:rsidP="005A48B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68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  <w:p w:rsidR="00C4124F" w:rsidRPr="00116826" w:rsidRDefault="00C4124F" w:rsidP="005A48B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4124F" w:rsidRDefault="00C4124F" w:rsidP="005A48B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124F" w:rsidRPr="00FE4425" w:rsidRDefault="00C4124F" w:rsidP="005A48B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4124F" w:rsidRPr="00116826" w:rsidRDefault="00C4124F" w:rsidP="005A48B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68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  <w:p w:rsidR="00C4124F" w:rsidRPr="00116826" w:rsidRDefault="00C4124F" w:rsidP="005A48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513" w:type="dxa"/>
          </w:tcPr>
          <w:p w:rsidR="00C4124F" w:rsidRPr="00853493" w:rsidRDefault="00C4124F" w:rsidP="005A48B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5349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Організаційний момент</w:t>
            </w:r>
          </w:p>
          <w:p w:rsidR="00C4124F" w:rsidRPr="00116826" w:rsidRDefault="00C4124F" w:rsidP="005A48B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Привітання студентів</w:t>
            </w:r>
          </w:p>
          <w:p w:rsidR="00C4124F" w:rsidRPr="00116826" w:rsidRDefault="00C4124F" w:rsidP="005A48B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68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Підготовка аудиторії до заняття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перевірка наявності студенті</w:t>
            </w:r>
          </w:p>
          <w:p w:rsidR="00C4124F" w:rsidRPr="00116826" w:rsidRDefault="00C4124F" w:rsidP="005A48B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4124F" w:rsidRPr="00853493" w:rsidRDefault="00C4124F" w:rsidP="005A48B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5349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Мотивація навчальної діяльності</w:t>
            </w:r>
          </w:p>
          <w:p w:rsidR="00C4124F" w:rsidRPr="00116826" w:rsidRDefault="00C4124F" w:rsidP="005A48B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2.1 </w:t>
            </w:r>
            <w:r w:rsidRPr="001168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Вступне слово викладача</w:t>
            </w:r>
          </w:p>
          <w:p w:rsidR="00C4124F" w:rsidRDefault="00C4124F" w:rsidP="005A48B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2.2 </w:t>
            </w:r>
            <w:r w:rsidRPr="001168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Презентаційне відео «Українська писемність»</w:t>
            </w:r>
          </w:p>
          <w:p w:rsidR="00C4124F" w:rsidRPr="00116826" w:rsidRDefault="00C4124F" w:rsidP="005A48B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2.3 Перевірка на знання солов’їної мови. Продовжить прислів’я </w:t>
            </w:r>
          </w:p>
          <w:p w:rsidR="00C4124F" w:rsidRPr="00116826" w:rsidRDefault="00C4124F" w:rsidP="005A48B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2.4 </w:t>
            </w:r>
            <w:r w:rsidRPr="001168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Проблемне питання</w:t>
            </w:r>
          </w:p>
          <w:p w:rsidR="00C4124F" w:rsidRPr="00116826" w:rsidRDefault="00C4124F" w:rsidP="005A48B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2.5 </w:t>
            </w:r>
            <w:r w:rsidRPr="001168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Ознайомлення студентів з темо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ю та навчальними цілями заняття</w:t>
            </w:r>
          </w:p>
          <w:p w:rsidR="00C4124F" w:rsidRPr="00116826" w:rsidRDefault="00C4124F" w:rsidP="005A48B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4124F" w:rsidRPr="00853493" w:rsidRDefault="00C4124F" w:rsidP="005A48B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5349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Актуалізація опорних знань</w:t>
            </w:r>
          </w:p>
          <w:p w:rsidR="00C4124F" w:rsidRPr="00116826" w:rsidRDefault="00C4124F" w:rsidP="005A48B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3.1 Перевірка домашнього завдання</w:t>
            </w:r>
          </w:p>
          <w:p w:rsidR="00C4124F" w:rsidRDefault="00C4124F" w:rsidP="005A48B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3.2</w:t>
            </w:r>
            <w:r w:rsidRPr="001168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Вікторина «Чи добре я засвоїв вивчений матеріал з правопису м’якого знака?»</w:t>
            </w:r>
          </w:p>
          <w:p w:rsidR="00C4124F" w:rsidRPr="00116826" w:rsidRDefault="00C4124F" w:rsidP="005A48B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3.3 Конкурс «Словникар». З поданого слова «Милозвучність» утворити якомога більше слів.</w:t>
            </w:r>
          </w:p>
          <w:p w:rsidR="00C4124F" w:rsidRPr="00116826" w:rsidRDefault="00C4124F" w:rsidP="005A48B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4124F" w:rsidRPr="00853493" w:rsidRDefault="00C4124F" w:rsidP="005A48B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5349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Вивчення нового матеріалу </w:t>
            </w:r>
          </w:p>
          <w:p w:rsidR="00C4124F" w:rsidRPr="00116826" w:rsidRDefault="00C4124F" w:rsidP="005A48B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68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Формування й удосконал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ення практичних умінь і навичок</w:t>
            </w:r>
          </w:p>
          <w:p w:rsidR="00C4124F" w:rsidRPr="00116826" w:rsidRDefault="00C4124F" w:rsidP="005A48B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4.1</w:t>
            </w:r>
            <w:r w:rsidRPr="001168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Використання апострофа в українській та інших мовах</w:t>
            </w:r>
          </w:p>
          <w:p w:rsidR="00C4124F" w:rsidRPr="00116826" w:rsidRDefault="00C4124F" w:rsidP="005A48B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4.2 </w:t>
            </w:r>
            <w:r w:rsidRPr="001168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Складні випадки вживання апострофа</w:t>
            </w:r>
          </w:p>
          <w:p w:rsidR="00C4124F" w:rsidRPr="00116826" w:rsidRDefault="00C4124F" w:rsidP="005A48B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4.3</w:t>
            </w:r>
            <w:r w:rsidRPr="001168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Виконання практичних вправ</w:t>
            </w:r>
          </w:p>
          <w:p w:rsidR="00C4124F" w:rsidRPr="00116826" w:rsidRDefault="00C4124F" w:rsidP="005A48B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4.4 </w:t>
            </w:r>
            <w:r w:rsidRPr="001168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Словниковий диктант (самоперевірка)</w:t>
            </w:r>
          </w:p>
          <w:p w:rsidR="00C4124F" w:rsidRPr="00116826" w:rsidRDefault="00C4124F" w:rsidP="005A48B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4124F" w:rsidRPr="00853493" w:rsidRDefault="00C4124F" w:rsidP="005A48B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5349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Систематизація і узагальнення знань</w:t>
            </w:r>
          </w:p>
          <w:p w:rsidR="00C4124F" w:rsidRPr="00116826" w:rsidRDefault="00C4124F" w:rsidP="005A48B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5.1</w:t>
            </w:r>
            <w:r w:rsidRPr="001168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Асоціативна гра «Відгадай слово»</w:t>
            </w:r>
          </w:p>
          <w:p w:rsidR="00C4124F" w:rsidRDefault="00C4124F" w:rsidP="005A48B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5.2 </w:t>
            </w:r>
            <w:r w:rsidRPr="001168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Тестове завдання «Правопис м’якого знака та апострофа»</w:t>
            </w:r>
          </w:p>
          <w:p w:rsidR="00C4124F" w:rsidRPr="00116826" w:rsidRDefault="00C4124F" w:rsidP="005A48B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5.3 Творче завдання. Створити власне висловлювання «Чому почуття національної єдності є одним із важливих у людському житті?»</w:t>
            </w:r>
          </w:p>
          <w:p w:rsidR="00C4124F" w:rsidRPr="00116826" w:rsidRDefault="00C4124F" w:rsidP="005A48B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4124F" w:rsidRPr="00853493" w:rsidRDefault="00C4124F" w:rsidP="005A48B0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5349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Домашнє завдання</w:t>
            </w:r>
          </w:p>
          <w:p w:rsidR="00C4124F" w:rsidRDefault="00C4124F" w:rsidP="005A48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Опрацювати конспект</w:t>
            </w:r>
          </w:p>
          <w:p w:rsidR="00C4124F" w:rsidRPr="00116826" w:rsidRDefault="00C4124F" w:rsidP="005A48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68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Виконати вправу №56, </w:t>
            </w:r>
            <w:r w:rsidRPr="00847AB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Л2 §17</w:t>
            </w:r>
          </w:p>
          <w:p w:rsidR="00C4124F" w:rsidRPr="00116826" w:rsidRDefault="00C4124F" w:rsidP="005A48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4124F" w:rsidRPr="00853493" w:rsidRDefault="00C4124F" w:rsidP="005A48B0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5349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Підведення підсумків заняття</w:t>
            </w:r>
          </w:p>
          <w:p w:rsidR="00C4124F" w:rsidRPr="00116826" w:rsidRDefault="00C4124F" w:rsidP="005A48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68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Виставлення і коментування оцінок. Відповіді на питання студентів</w:t>
            </w:r>
          </w:p>
        </w:tc>
        <w:tc>
          <w:tcPr>
            <w:tcW w:w="1701" w:type="dxa"/>
          </w:tcPr>
          <w:p w:rsidR="00C4124F" w:rsidRPr="00116826" w:rsidRDefault="00C4124F" w:rsidP="005A48B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1-</w:t>
            </w:r>
            <w:r w:rsidRPr="001168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 хв.</w:t>
            </w:r>
          </w:p>
          <w:p w:rsidR="00C4124F" w:rsidRPr="00116826" w:rsidRDefault="00C4124F" w:rsidP="005A48B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4124F" w:rsidRPr="00116826" w:rsidRDefault="00C4124F" w:rsidP="005A48B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4124F" w:rsidRPr="00116826" w:rsidRDefault="00C4124F" w:rsidP="005A48B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4124F" w:rsidRPr="00116826" w:rsidRDefault="00C4124F" w:rsidP="005A48B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4-</w:t>
            </w:r>
            <w:r w:rsidRPr="001168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 хв.</w:t>
            </w:r>
          </w:p>
          <w:p w:rsidR="00C4124F" w:rsidRPr="00116826" w:rsidRDefault="00C4124F" w:rsidP="005A48B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4124F" w:rsidRPr="00116826" w:rsidRDefault="00C4124F" w:rsidP="005A48B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4124F" w:rsidRPr="00116826" w:rsidRDefault="00C4124F" w:rsidP="005A48B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4124F" w:rsidRPr="00116826" w:rsidRDefault="00C4124F" w:rsidP="005A48B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4124F" w:rsidRPr="00116826" w:rsidRDefault="00C4124F" w:rsidP="005A48B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6-</w:t>
            </w:r>
            <w:r w:rsidRPr="001168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 хв.</w:t>
            </w:r>
          </w:p>
          <w:p w:rsidR="00C4124F" w:rsidRPr="00116826" w:rsidRDefault="00C4124F" w:rsidP="005A48B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4124F" w:rsidRPr="00116826" w:rsidRDefault="00C4124F" w:rsidP="005A48B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4124F" w:rsidRPr="00116826" w:rsidRDefault="00C4124F" w:rsidP="005A48B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4124F" w:rsidRPr="00116826" w:rsidRDefault="00C4124F" w:rsidP="005A48B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4124F" w:rsidRPr="00116826" w:rsidRDefault="00C4124F" w:rsidP="005A48B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35-</w:t>
            </w:r>
            <w:r w:rsidRPr="001168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40 хв.</w:t>
            </w:r>
          </w:p>
          <w:p w:rsidR="00C4124F" w:rsidRPr="00116826" w:rsidRDefault="00C4124F" w:rsidP="005A48B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4124F" w:rsidRPr="00116826" w:rsidRDefault="00C4124F" w:rsidP="005A48B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4124F" w:rsidRPr="00116826" w:rsidRDefault="00C4124F" w:rsidP="005A48B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4124F" w:rsidRPr="00116826" w:rsidRDefault="00C4124F" w:rsidP="005A48B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15-</w:t>
            </w:r>
            <w:r w:rsidRPr="001168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 хв.</w:t>
            </w:r>
          </w:p>
          <w:p w:rsidR="00C4124F" w:rsidRPr="00116826" w:rsidRDefault="00C4124F" w:rsidP="005A48B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4124F" w:rsidRPr="00116826" w:rsidRDefault="00C4124F" w:rsidP="005A48B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4124F" w:rsidRPr="00116826" w:rsidRDefault="00C4124F" w:rsidP="005A48B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1-</w:t>
            </w:r>
            <w:r w:rsidRPr="001168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 хв.</w:t>
            </w:r>
          </w:p>
          <w:p w:rsidR="00C4124F" w:rsidRPr="00116826" w:rsidRDefault="00C4124F" w:rsidP="005A48B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4124F" w:rsidRPr="00116826" w:rsidRDefault="00C4124F" w:rsidP="005A48B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4124F" w:rsidRPr="00116826" w:rsidRDefault="00C4124F" w:rsidP="003A6A1E">
            <w:pPr>
              <w:spacing w:after="0" w:line="36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3-4 </w:t>
            </w:r>
            <w:r w:rsidRPr="001168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хв.</w:t>
            </w:r>
          </w:p>
        </w:tc>
      </w:tr>
    </w:tbl>
    <w:p w:rsidR="00C4124F" w:rsidRPr="00FE4425" w:rsidRDefault="00C4124F" w:rsidP="00A620C7">
      <w:pPr>
        <w:pStyle w:val="ListParagraph"/>
        <w:spacing w:line="360" w:lineRule="auto"/>
        <w:ind w:left="360"/>
        <w:jc w:val="center"/>
        <w:rPr>
          <w:rFonts w:ascii="Times New Roman" w:hAnsi="Times New Roman" w:cs="Times New Roman"/>
          <w:bCs/>
          <w:sz w:val="14"/>
          <w:szCs w:val="14"/>
          <w:lang w:val="uk-UA"/>
        </w:rPr>
      </w:pPr>
    </w:p>
    <w:p w:rsidR="00C4124F" w:rsidRPr="00A620C7" w:rsidRDefault="00C4124F" w:rsidP="00A620C7">
      <w:pPr>
        <w:pStyle w:val="ListParagraph"/>
        <w:spacing w:line="360" w:lineRule="auto"/>
        <w:ind w:left="360"/>
        <w:jc w:val="center"/>
        <w:rPr>
          <w:rFonts w:ascii="Times New Roman" w:hAnsi="Times New Roman" w:cs="Times New Roman"/>
          <w:bCs/>
          <w:sz w:val="26"/>
          <w:szCs w:val="26"/>
          <w:lang w:val="uk-UA"/>
        </w:rPr>
      </w:pPr>
      <w:r w:rsidRPr="00A620C7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Викладач </w:t>
      </w:r>
      <w:r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  ______________________  А. М. Істратова</w:t>
      </w:r>
    </w:p>
    <w:p w:rsidR="00C4124F" w:rsidRDefault="00C4124F" w:rsidP="006131B8">
      <w:pPr>
        <w:pStyle w:val="ListParagraph"/>
        <w:spacing w:line="360" w:lineRule="auto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3D7088">
        <w:rPr>
          <w:rFonts w:ascii="Times New Roman" w:hAnsi="Times New Roman" w:cs="Times New Roman"/>
          <w:b/>
          <w:bCs/>
          <w:sz w:val="28"/>
          <w:szCs w:val="28"/>
          <w:lang w:val="uk-UA"/>
        </w:rPr>
        <w:t>2.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3D7088">
        <w:rPr>
          <w:rFonts w:ascii="Times New Roman" w:hAnsi="Times New Roman" w:cs="Times New Roman"/>
          <w:b/>
          <w:bCs/>
          <w:sz w:val="28"/>
          <w:szCs w:val="28"/>
          <w:lang w:val="uk-UA"/>
        </w:rPr>
        <w:t>Методика підготовки до заняття</w:t>
      </w:r>
    </w:p>
    <w:p w:rsidR="00C4124F" w:rsidRDefault="00C4124F" w:rsidP="00473716">
      <w:pPr>
        <w:pStyle w:val="ListParagraph"/>
        <w:spacing w:after="0" w:line="360" w:lineRule="auto"/>
        <w:ind w:left="0" w:firstLine="72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Для проведення практичного заняття викладач, заздалегідь, готує  навчальну аудиторію, забезпечити її технічними засобами навчання, довідковою документацією, наочними посібниками. Основна умова правильного проведення заняття – це старанна підготовка викладача до заняття. </w:t>
      </w:r>
      <w:r w:rsidRPr="003D70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Тема практичного заняття визначена навчальною робочою програмою дисципліни «Українська мова».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Викладач напередодні готує командні та індивідуальні завдання, організовує дослідницьку роботу, проводить консультації зі студентами. Заняття с</w:t>
      </w:r>
      <w:r w:rsidRPr="003D70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прямоване на поглиблення і розширення знань, а також на оволодіння практичними навичками. </w:t>
      </w:r>
    </w:p>
    <w:p w:rsidR="00C4124F" w:rsidRDefault="00C4124F" w:rsidP="00473716">
      <w:pPr>
        <w:pStyle w:val="ListParagraph"/>
        <w:spacing w:after="0" w:line="360" w:lineRule="auto"/>
        <w:ind w:left="0" w:firstLine="35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Заняття починається з організаційного моменту:</w:t>
      </w:r>
    </w:p>
    <w:p w:rsidR="00C4124F" w:rsidRDefault="00C4124F" w:rsidP="00473716">
      <w:pPr>
        <w:pStyle w:val="ListParagraph"/>
        <w:spacing w:after="0" w:line="360" w:lineRule="auto"/>
        <w:ind w:left="0" w:firstLine="35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перевірка наявності студентів;</w:t>
      </w:r>
    </w:p>
    <w:p w:rsidR="00C4124F" w:rsidRDefault="00C4124F" w:rsidP="00473716">
      <w:pPr>
        <w:pStyle w:val="ListParagraph"/>
        <w:spacing w:after="0" w:line="360" w:lineRule="auto"/>
        <w:ind w:left="0" w:firstLine="35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перевірка готовності аудиторії до заняття;</w:t>
      </w:r>
    </w:p>
    <w:p w:rsidR="00C4124F" w:rsidRDefault="00C4124F" w:rsidP="00473716">
      <w:pPr>
        <w:pStyle w:val="ListParagraph"/>
        <w:spacing w:after="0" w:line="360" w:lineRule="auto"/>
        <w:ind w:left="0" w:firstLine="35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перевірка готовності студентів до заняття;</w:t>
      </w:r>
    </w:p>
    <w:p w:rsidR="00C4124F" w:rsidRDefault="00C4124F" w:rsidP="00473716">
      <w:pPr>
        <w:pStyle w:val="ListParagraph"/>
        <w:spacing w:after="0" w:line="360" w:lineRule="auto"/>
        <w:ind w:left="0" w:firstLine="35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відповіді на запитання студентів, які виникли під час підготовки домашнього завдання.</w:t>
      </w:r>
    </w:p>
    <w:p w:rsidR="00C4124F" w:rsidRPr="003D7088" w:rsidRDefault="00C4124F" w:rsidP="00473716">
      <w:pPr>
        <w:pStyle w:val="ListParagraph"/>
        <w:spacing w:after="0" w:line="360" w:lineRule="auto"/>
        <w:ind w:left="0" w:firstLine="36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3D7088">
        <w:rPr>
          <w:rFonts w:ascii="Times New Roman" w:hAnsi="Times New Roman" w:cs="Times New Roman"/>
          <w:bCs/>
          <w:sz w:val="28"/>
          <w:szCs w:val="28"/>
          <w:lang w:val="uk-UA"/>
        </w:rPr>
        <w:t>Методика практичного заняття активізує навчально-пізнавальну діяльність студентів, сприяє формуванню навичок і умінь, поглибленню знань з предмета. На занятті використовуються різні методи та прийоми викладання матеріалу:</w:t>
      </w:r>
    </w:p>
    <w:p w:rsidR="00C4124F" w:rsidRPr="003D7088" w:rsidRDefault="00C4124F" w:rsidP="00473716">
      <w:pPr>
        <w:pStyle w:val="ListParagraph"/>
        <w:spacing w:after="0" w:line="360" w:lineRule="auto"/>
        <w:ind w:left="0" w:firstLine="35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відео</w:t>
      </w:r>
      <w:r w:rsidRPr="003D7088">
        <w:rPr>
          <w:rFonts w:ascii="Times New Roman" w:hAnsi="Times New Roman" w:cs="Times New Roman"/>
          <w:bCs/>
          <w:sz w:val="28"/>
          <w:szCs w:val="28"/>
          <w:lang w:val="uk-UA"/>
        </w:rPr>
        <w:t>ролик;</w:t>
      </w:r>
    </w:p>
    <w:p w:rsidR="00C4124F" w:rsidRPr="003D7088" w:rsidRDefault="00C4124F" w:rsidP="00473716">
      <w:pPr>
        <w:pStyle w:val="ListParagraph"/>
        <w:spacing w:after="0" w:line="360" w:lineRule="auto"/>
        <w:ind w:left="0" w:firstLine="35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3D7088">
        <w:rPr>
          <w:rFonts w:ascii="Times New Roman" w:hAnsi="Times New Roman" w:cs="Times New Roman"/>
          <w:bCs/>
          <w:sz w:val="28"/>
          <w:szCs w:val="28"/>
          <w:lang w:val="uk-UA"/>
        </w:rPr>
        <w:t>вікторина;</w:t>
      </w:r>
    </w:p>
    <w:p w:rsidR="00C4124F" w:rsidRPr="003D7088" w:rsidRDefault="00C4124F" w:rsidP="00473716">
      <w:pPr>
        <w:pStyle w:val="ListParagraph"/>
        <w:spacing w:after="0" w:line="360" w:lineRule="auto"/>
        <w:ind w:left="0" w:firstLine="35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3D7088">
        <w:rPr>
          <w:rFonts w:ascii="Times New Roman" w:hAnsi="Times New Roman" w:cs="Times New Roman"/>
          <w:bCs/>
          <w:sz w:val="28"/>
          <w:szCs w:val="28"/>
          <w:lang w:val="uk-UA"/>
        </w:rPr>
        <w:t>презентація;</w:t>
      </w:r>
    </w:p>
    <w:p w:rsidR="00C4124F" w:rsidRPr="003D7088" w:rsidRDefault="00C4124F" w:rsidP="00473716">
      <w:pPr>
        <w:pStyle w:val="ListParagraph"/>
        <w:spacing w:after="0" w:line="360" w:lineRule="auto"/>
        <w:ind w:left="0" w:firstLine="35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3D7088">
        <w:rPr>
          <w:rFonts w:ascii="Times New Roman" w:hAnsi="Times New Roman" w:cs="Times New Roman"/>
          <w:bCs/>
          <w:sz w:val="28"/>
          <w:szCs w:val="28"/>
          <w:lang w:val="uk-UA"/>
        </w:rPr>
        <w:t>виконання практичних вправ;</w:t>
      </w:r>
    </w:p>
    <w:p w:rsidR="00C4124F" w:rsidRPr="003D7088" w:rsidRDefault="00C4124F" w:rsidP="00473716">
      <w:pPr>
        <w:pStyle w:val="ListParagraph"/>
        <w:spacing w:after="0" w:line="360" w:lineRule="auto"/>
        <w:ind w:left="0" w:firstLine="35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3D7088">
        <w:rPr>
          <w:rFonts w:ascii="Times New Roman" w:hAnsi="Times New Roman" w:cs="Times New Roman"/>
          <w:bCs/>
          <w:sz w:val="28"/>
          <w:szCs w:val="28"/>
          <w:lang w:val="uk-UA"/>
        </w:rPr>
        <w:t>словниковий диктант;</w:t>
      </w:r>
    </w:p>
    <w:p w:rsidR="00C4124F" w:rsidRPr="003D7088" w:rsidRDefault="00C4124F" w:rsidP="00473716">
      <w:pPr>
        <w:pStyle w:val="ListParagraph"/>
        <w:spacing w:after="0" w:line="360" w:lineRule="auto"/>
        <w:ind w:left="0" w:firstLine="35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3D7088">
        <w:rPr>
          <w:rFonts w:ascii="Times New Roman" w:hAnsi="Times New Roman" w:cs="Times New Roman"/>
          <w:bCs/>
          <w:sz w:val="28"/>
          <w:szCs w:val="28"/>
          <w:lang w:val="uk-UA"/>
        </w:rPr>
        <w:t>асоціативна гра;</w:t>
      </w:r>
    </w:p>
    <w:p w:rsidR="00C4124F" w:rsidRPr="003D7088" w:rsidRDefault="00C4124F" w:rsidP="00473716">
      <w:pPr>
        <w:pStyle w:val="ListParagraph"/>
        <w:spacing w:after="0" w:line="360" w:lineRule="auto"/>
        <w:ind w:left="0" w:firstLine="35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3D7088">
        <w:rPr>
          <w:rFonts w:ascii="Times New Roman" w:hAnsi="Times New Roman" w:cs="Times New Roman"/>
          <w:bCs/>
          <w:sz w:val="28"/>
          <w:szCs w:val="28"/>
          <w:lang w:val="uk-UA"/>
        </w:rPr>
        <w:t>тестові завдання.</w:t>
      </w:r>
    </w:p>
    <w:p w:rsidR="00C4124F" w:rsidRPr="003D7088" w:rsidRDefault="00C4124F" w:rsidP="00473716">
      <w:pPr>
        <w:pStyle w:val="ListParagraph"/>
        <w:spacing w:after="0" w:line="360" w:lineRule="auto"/>
        <w:ind w:left="0" w:firstLine="36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3D7088">
        <w:rPr>
          <w:rFonts w:ascii="Times New Roman" w:hAnsi="Times New Roman" w:cs="Times New Roman"/>
          <w:bCs/>
          <w:sz w:val="28"/>
          <w:szCs w:val="28"/>
          <w:lang w:val="uk-UA"/>
        </w:rPr>
        <w:t>Практичне заняття організоване таким чином, щоб кожен студент усвідомив тему і завдання роботи, від чого залежить ступінь зацікавленістю нею та результат.</w:t>
      </w:r>
    </w:p>
    <w:p w:rsidR="00C4124F" w:rsidRDefault="00C4124F" w:rsidP="00832978">
      <w:pPr>
        <w:pStyle w:val="ListParagraph"/>
        <w:spacing w:after="0" w:line="36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C4124F" w:rsidRDefault="00C4124F" w:rsidP="00832978">
      <w:pPr>
        <w:pStyle w:val="ListParagraph"/>
        <w:spacing w:after="0" w:line="36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C4124F" w:rsidRDefault="00C4124F" w:rsidP="00832978">
      <w:pPr>
        <w:pStyle w:val="ListParagraph"/>
        <w:spacing w:after="0" w:line="36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C4124F" w:rsidRDefault="00C4124F" w:rsidP="00832978">
      <w:pPr>
        <w:pStyle w:val="ListParagraph"/>
        <w:spacing w:after="0" w:line="36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C4124F" w:rsidRDefault="00C4124F" w:rsidP="00832978">
      <w:pPr>
        <w:pStyle w:val="ListParagraph"/>
        <w:spacing w:after="0" w:line="36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C4124F" w:rsidRDefault="00C4124F" w:rsidP="00832978">
      <w:pPr>
        <w:pStyle w:val="ListParagraph"/>
        <w:spacing w:after="0" w:line="36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C4124F" w:rsidRDefault="00C4124F" w:rsidP="00832978">
      <w:pPr>
        <w:pStyle w:val="ListParagraph"/>
        <w:spacing w:after="0" w:line="36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C4124F" w:rsidRDefault="00C4124F" w:rsidP="00832978">
      <w:pPr>
        <w:pStyle w:val="ListParagraph"/>
        <w:spacing w:after="0" w:line="36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C4124F" w:rsidRDefault="00C4124F" w:rsidP="00832978">
      <w:pPr>
        <w:pStyle w:val="ListParagraph"/>
        <w:spacing w:after="0" w:line="36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C4124F" w:rsidRDefault="00C4124F" w:rsidP="00832978">
      <w:pPr>
        <w:pStyle w:val="ListParagraph"/>
        <w:spacing w:after="0" w:line="36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C4124F" w:rsidRDefault="00C4124F" w:rsidP="00832978">
      <w:pPr>
        <w:pStyle w:val="ListParagraph"/>
        <w:spacing w:after="0" w:line="36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C4124F" w:rsidRDefault="00C4124F" w:rsidP="00832978">
      <w:pPr>
        <w:pStyle w:val="ListParagraph"/>
        <w:spacing w:after="0" w:line="36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C4124F" w:rsidRDefault="00C4124F" w:rsidP="00832978">
      <w:pPr>
        <w:pStyle w:val="ListParagraph"/>
        <w:spacing w:after="0" w:line="36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C4124F" w:rsidRDefault="00C4124F" w:rsidP="00832978">
      <w:pPr>
        <w:pStyle w:val="ListParagraph"/>
        <w:spacing w:after="0" w:line="36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C4124F" w:rsidRDefault="00C4124F" w:rsidP="00832978">
      <w:pPr>
        <w:pStyle w:val="ListParagraph"/>
        <w:spacing w:after="0" w:line="36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C4124F" w:rsidRDefault="00C4124F" w:rsidP="00832978">
      <w:pPr>
        <w:pStyle w:val="ListParagraph"/>
        <w:spacing w:after="0" w:line="36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C4124F" w:rsidRDefault="00C4124F" w:rsidP="00832978">
      <w:pPr>
        <w:pStyle w:val="ListParagraph"/>
        <w:spacing w:after="0" w:line="36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C4124F" w:rsidRDefault="00C4124F" w:rsidP="00832978">
      <w:pPr>
        <w:pStyle w:val="ListParagraph"/>
        <w:spacing w:after="0" w:line="36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C4124F" w:rsidRDefault="00C4124F" w:rsidP="00832978">
      <w:pPr>
        <w:pStyle w:val="ListParagraph"/>
        <w:spacing w:after="0" w:line="36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C4124F" w:rsidRDefault="00C4124F" w:rsidP="00832978">
      <w:pPr>
        <w:pStyle w:val="ListParagraph"/>
        <w:spacing w:after="0" w:line="36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C4124F" w:rsidRDefault="00C4124F" w:rsidP="00832978">
      <w:pPr>
        <w:pStyle w:val="ListParagraph"/>
        <w:spacing w:after="0" w:line="36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C4124F" w:rsidRDefault="00C4124F" w:rsidP="00832978">
      <w:pPr>
        <w:pStyle w:val="ListParagraph"/>
        <w:spacing w:after="0" w:line="36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C4124F" w:rsidRDefault="00C4124F" w:rsidP="00832978">
      <w:pPr>
        <w:pStyle w:val="ListParagraph"/>
        <w:spacing w:after="0" w:line="36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C4124F" w:rsidRDefault="00C4124F" w:rsidP="00832978">
      <w:pPr>
        <w:pStyle w:val="ListParagraph"/>
        <w:spacing w:after="0" w:line="36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C4124F" w:rsidRDefault="00C4124F" w:rsidP="00832978">
      <w:pPr>
        <w:pStyle w:val="ListParagraph"/>
        <w:spacing w:after="0" w:line="36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C4124F" w:rsidRDefault="00C4124F" w:rsidP="00832978">
      <w:pPr>
        <w:pStyle w:val="ListParagraph"/>
        <w:spacing w:after="0" w:line="36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C4124F" w:rsidRDefault="00C4124F" w:rsidP="00832978">
      <w:pPr>
        <w:pStyle w:val="ListParagraph"/>
        <w:spacing w:after="0" w:line="36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C4124F" w:rsidRPr="003D7088" w:rsidRDefault="00C4124F" w:rsidP="00832978">
      <w:pPr>
        <w:pStyle w:val="ListParagraph"/>
        <w:spacing w:after="0" w:line="36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3. </w:t>
      </w:r>
      <w:r w:rsidRPr="003D7088">
        <w:rPr>
          <w:rFonts w:ascii="Times New Roman" w:hAnsi="Times New Roman" w:cs="Times New Roman"/>
          <w:b/>
          <w:bCs/>
          <w:sz w:val="28"/>
          <w:szCs w:val="28"/>
          <w:lang w:val="uk-UA"/>
        </w:rPr>
        <w:t>Методика проведення заняття</w:t>
      </w:r>
    </w:p>
    <w:p w:rsidR="00C4124F" w:rsidRPr="003D7088" w:rsidRDefault="00C4124F" w:rsidP="00832978">
      <w:pPr>
        <w:pStyle w:val="ListParagraph"/>
        <w:spacing w:after="0" w:line="36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3.1 </w:t>
      </w:r>
      <w:r w:rsidRPr="003D7088">
        <w:rPr>
          <w:rFonts w:ascii="Times New Roman" w:hAnsi="Times New Roman" w:cs="Times New Roman"/>
          <w:b/>
          <w:bCs/>
          <w:sz w:val="28"/>
          <w:szCs w:val="28"/>
          <w:lang w:val="uk-UA"/>
        </w:rPr>
        <w:t>Теоретична частина</w:t>
      </w:r>
    </w:p>
    <w:p w:rsidR="00C4124F" w:rsidRPr="00CB083C" w:rsidRDefault="00C4124F" w:rsidP="00CD4FA0">
      <w:pPr>
        <w:pStyle w:val="ListParagraph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083C">
        <w:rPr>
          <w:rFonts w:ascii="Times New Roman" w:hAnsi="Times New Roman" w:cs="Times New Roman"/>
          <w:b/>
          <w:sz w:val="28"/>
          <w:szCs w:val="28"/>
          <w:lang w:val="uk-UA"/>
        </w:rPr>
        <w:t xml:space="preserve">1. Організаційний момент. </w:t>
      </w:r>
      <w:r w:rsidRPr="00CB083C">
        <w:rPr>
          <w:rFonts w:ascii="Times New Roman" w:hAnsi="Times New Roman" w:cs="Times New Roman"/>
          <w:sz w:val="28"/>
          <w:szCs w:val="28"/>
          <w:lang w:val="uk-UA"/>
        </w:rPr>
        <w:t>Привітання студентів. Підготовка аудиторії до заняття, перевірка наявності студентів</w:t>
      </w:r>
    </w:p>
    <w:p w:rsidR="00C4124F" w:rsidRPr="003D7088" w:rsidRDefault="00C4124F" w:rsidP="00CD4FA0">
      <w:pPr>
        <w:pStyle w:val="ListParagraph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C3496">
        <w:rPr>
          <w:rFonts w:ascii="Times New Roman" w:hAnsi="Times New Roman" w:cs="Times New Roman"/>
          <w:b/>
          <w:sz w:val="28"/>
          <w:szCs w:val="28"/>
          <w:lang w:val="uk-UA"/>
        </w:rPr>
        <w:t>2.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93128">
        <w:rPr>
          <w:rFonts w:ascii="Times New Roman" w:hAnsi="Times New Roman" w:cs="Times New Roman"/>
          <w:b/>
          <w:sz w:val="28"/>
          <w:szCs w:val="28"/>
          <w:lang w:val="uk-UA"/>
        </w:rPr>
        <w:t>Мотивація навчальної діяльності</w:t>
      </w:r>
    </w:p>
    <w:p w:rsidR="00C4124F" w:rsidRDefault="00C4124F" w:rsidP="00347DA5">
      <w:pPr>
        <w:pStyle w:val="ListParagraph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2.1 </w:t>
      </w:r>
      <w:r w:rsidRPr="003D7088">
        <w:rPr>
          <w:rFonts w:ascii="Times New Roman" w:hAnsi="Times New Roman" w:cs="Times New Roman"/>
          <w:sz w:val="28"/>
          <w:szCs w:val="28"/>
          <w:lang w:val="uk-UA"/>
        </w:rPr>
        <w:t>Вступне слово викладача.</w:t>
      </w:r>
    </w:p>
    <w:p w:rsidR="00C4124F" w:rsidRPr="003D7088" w:rsidRDefault="00C4124F" w:rsidP="00347DA5">
      <w:pPr>
        <w:pStyle w:val="ListParagraph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7088">
        <w:rPr>
          <w:rFonts w:ascii="Times New Roman" w:hAnsi="Times New Roman" w:cs="Times New Roman"/>
          <w:sz w:val="28"/>
          <w:szCs w:val="28"/>
          <w:lang w:val="uk-UA"/>
        </w:rPr>
        <w:t>«Без мови немає народу, як сонця без сяйва й тепла». Усім відомо, яке свято відзначають 9 листопада в Україні. День української писемності та мови. Це одне з наймолодших державних свят. Його запроваджено 1997 року за ініціативою Всеукраїнського товариства «Просвіта» імені Тараса Шевченка.</w:t>
      </w:r>
    </w:p>
    <w:p w:rsidR="00C4124F" w:rsidRDefault="00C4124F" w:rsidP="00347DA5">
      <w:pPr>
        <w:pStyle w:val="ListParagraph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2.2 </w:t>
      </w:r>
      <w:r w:rsidRPr="003D7088">
        <w:rPr>
          <w:rFonts w:ascii="Times New Roman" w:hAnsi="Times New Roman" w:cs="Times New Roman"/>
          <w:sz w:val="28"/>
          <w:szCs w:val="28"/>
          <w:lang w:val="uk-UA"/>
        </w:rPr>
        <w:t>Я пропоную переглянути вам презентаційне відео «Українська писемність».</w:t>
      </w:r>
    </w:p>
    <w:p w:rsidR="00C4124F" w:rsidRDefault="00C4124F" w:rsidP="00347DA5">
      <w:pPr>
        <w:pStyle w:val="ListParagraph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2.3 Перевірка на знання солов’їної мови. Продовжить прислів’я</w:t>
      </w:r>
    </w:p>
    <w:p w:rsidR="00C4124F" w:rsidRDefault="00C4124F" w:rsidP="00347DA5">
      <w:pPr>
        <w:pStyle w:val="ListParagraph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Мова – то серце народу: гине мова – гине народ;</w:t>
      </w:r>
    </w:p>
    <w:p w:rsidR="00C4124F" w:rsidRDefault="00C4124F" w:rsidP="00347DA5">
      <w:pPr>
        <w:pStyle w:val="ListParagraph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  Знання людині, що крила пташині;</w:t>
      </w:r>
    </w:p>
    <w:p w:rsidR="00C4124F" w:rsidRDefault="00C4124F" w:rsidP="00347DA5">
      <w:pPr>
        <w:pStyle w:val="ListParagraph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 Чужу мову можна вивчити за шість років, а свою треба вчити все життя;</w:t>
      </w:r>
    </w:p>
    <w:p w:rsidR="00C4124F" w:rsidRDefault="00C4124F" w:rsidP="00347DA5">
      <w:pPr>
        <w:pStyle w:val="ListParagraph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 Заговори, щоб я тебе побачив;</w:t>
      </w:r>
    </w:p>
    <w:p w:rsidR="00C4124F" w:rsidRDefault="00C4124F" w:rsidP="00347DA5">
      <w:pPr>
        <w:pStyle w:val="ListParagraph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 Граматика керує навіть царями;</w:t>
      </w:r>
    </w:p>
    <w:p w:rsidR="00C4124F" w:rsidRDefault="00C4124F" w:rsidP="00347DA5">
      <w:pPr>
        <w:pStyle w:val="ListParagraph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6. Рідна мова – мати єдності, батько громадянства і сторож держави;</w:t>
      </w:r>
    </w:p>
    <w:p w:rsidR="00C4124F" w:rsidRDefault="00C4124F" w:rsidP="00347DA5">
      <w:pPr>
        <w:pStyle w:val="ListParagraph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7. Більше діла – менше слів;</w:t>
      </w:r>
    </w:p>
    <w:p w:rsidR="00C4124F" w:rsidRDefault="00C4124F" w:rsidP="00347DA5">
      <w:pPr>
        <w:pStyle w:val="ListParagraph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8. За слово і честь, хоч голову з плеч;</w:t>
      </w:r>
    </w:p>
    <w:p w:rsidR="00C4124F" w:rsidRDefault="00C4124F" w:rsidP="00347DA5">
      <w:pPr>
        <w:pStyle w:val="ListParagraph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9. Слово – не горобець, вилетить – не піймаєш;</w:t>
      </w:r>
    </w:p>
    <w:p w:rsidR="00C4124F" w:rsidRPr="003D7088" w:rsidRDefault="00C4124F" w:rsidP="00347DA5">
      <w:pPr>
        <w:pStyle w:val="ListParagraph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10. Умій сказати, умій і замовчати.</w:t>
      </w:r>
    </w:p>
    <w:p w:rsidR="00C4124F" w:rsidRPr="003D7088" w:rsidRDefault="00C4124F" w:rsidP="00347DA5">
      <w:pPr>
        <w:pStyle w:val="ListParagraph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2.4 </w:t>
      </w:r>
      <w:r w:rsidRPr="003D7088">
        <w:rPr>
          <w:rFonts w:ascii="Times New Roman" w:hAnsi="Times New Roman" w:cs="Times New Roman"/>
          <w:sz w:val="28"/>
          <w:szCs w:val="28"/>
          <w:lang w:val="uk-UA"/>
        </w:rPr>
        <w:t>Проблемне питання. Чи потрібно нам вшановувати та берегти культурне надбання нашої держави?</w:t>
      </w:r>
    </w:p>
    <w:p w:rsidR="00C4124F" w:rsidRPr="003D7088" w:rsidRDefault="00C4124F" w:rsidP="00347DA5">
      <w:pPr>
        <w:pStyle w:val="ListParagraph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2.5 </w:t>
      </w:r>
      <w:r w:rsidRPr="003D7088">
        <w:rPr>
          <w:rFonts w:ascii="Times New Roman" w:hAnsi="Times New Roman" w:cs="Times New Roman"/>
          <w:sz w:val="28"/>
          <w:szCs w:val="28"/>
          <w:lang w:val="uk-UA"/>
        </w:rPr>
        <w:t xml:space="preserve">Ознайомлення студентів з темою та навчальними цілями заняття. Ми з вами з’ясували значимість української писемності та мови. Взагалі, українська мова дуже особлива, хоча б тим, що у своєму правописі має такий знак як апостроф. Саме темою нашого заняття сьогодні є «Складні випадки правопису апострофа». </w:t>
      </w:r>
    </w:p>
    <w:p w:rsidR="00C4124F" w:rsidRPr="003D7088" w:rsidRDefault="00C4124F" w:rsidP="00347DA5">
      <w:pPr>
        <w:pStyle w:val="ListParagraph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C3496">
        <w:rPr>
          <w:rFonts w:ascii="Times New Roman" w:hAnsi="Times New Roman" w:cs="Times New Roman"/>
          <w:b/>
          <w:sz w:val="28"/>
          <w:szCs w:val="28"/>
          <w:lang w:val="uk-UA"/>
        </w:rPr>
        <w:t>3.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93128">
        <w:rPr>
          <w:rFonts w:ascii="Times New Roman" w:hAnsi="Times New Roman" w:cs="Times New Roman"/>
          <w:b/>
          <w:sz w:val="28"/>
          <w:szCs w:val="28"/>
          <w:lang w:val="uk-UA"/>
        </w:rPr>
        <w:t>Актуалізація опорних знань</w:t>
      </w:r>
    </w:p>
    <w:p w:rsidR="00C4124F" w:rsidRPr="003D7088" w:rsidRDefault="00C4124F" w:rsidP="00347DA5">
      <w:pPr>
        <w:pStyle w:val="ListParagraph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3.1 </w:t>
      </w:r>
      <w:r w:rsidRPr="003D7088">
        <w:rPr>
          <w:rFonts w:ascii="Times New Roman" w:hAnsi="Times New Roman" w:cs="Times New Roman"/>
          <w:sz w:val="28"/>
          <w:szCs w:val="28"/>
          <w:lang w:val="uk-UA"/>
        </w:rPr>
        <w:t>Перевірка домашнього завдання. На попередньому занятті ми з вами розглянули таку орфограму «Складні випадки правопису м’якого знака». Вдома ви повторили вивченні правила та виконали вправу.</w:t>
      </w:r>
    </w:p>
    <w:p w:rsidR="00C4124F" w:rsidRPr="003D7088" w:rsidRDefault="00C4124F" w:rsidP="00347DA5">
      <w:pPr>
        <w:pStyle w:val="ListParagraph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3.2 </w:t>
      </w:r>
      <w:r w:rsidRPr="003D7088">
        <w:rPr>
          <w:rFonts w:ascii="Times New Roman" w:hAnsi="Times New Roman" w:cs="Times New Roman"/>
          <w:sz w:val="28"/>
          <w:szCs w:val="28"/>
          <w:lang w:val="uk-UA"/>
        </w:rPr>
        <w:t>Вікторина «Чи добре я засвоїв вивчений матеріал?»</w:t>
      </w:r>
    </w:p>
    <w:p w:rsidR="00C4124F" w:rsidRPr="003D7088" w:rsidRDefault="00C4124F" w:rsidP="00347DA5">
      <w:pPr>
        <w:pStyle w:val="ListParagraph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Pr="003D7088">
        <w:rPr>
          <w:rFonts w:ascii="Times New Roman" w:hAnsi="Times New Roman" w:cs="Times New Roman"/>
          <w:sz w:val="28"/>
          <w:szCs w:val="28"/>
          <w:lang w:val="uk-UA"/>
        </w:rPr>
        <w:t>Назвіть правила, коли ми ставимо м’який знак?</w:t>
      </w:r>
    </w:p>
    <w:p w:rsidR="00C4124F" w:rsidRPr="003D7088" w:rsidRDefault="00C4124F" w:rsidP="00347DA5">
      <w:pPr>
        <w:pStyle w:val="ListParagraph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3D7088">
        <w:rPr>
          <w:rFonts w:ascii="Times New Roman" w:hAnsi="Times New Roman" w:cs="Times New Roman"/>
          <w:sz w:val="28"/>
          <w:szCs w:val="28"/>
          <w:lang w:val="uk-UA"/>
        </w:rPr>
        <w:t>Назвіть приклади винятків з цих правил?</w:t>
      </w:r>
    </w:p>
    <w:p w:rsidR="00C4124F" w:rsidRPr="003D7088" w:rsidRDefault="00C4124F" w:rsidP="00347DA5">
      <w:pPr>
        <w:pStyle w:val="ListParagraph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r w:rsidRPr="003D7088">
        <w:rPr>
          <w:rFonts w:ascii="Times New Roman" w:hAnsi="Times New Roman" w:cs="Times New Roman"/>
          <w:sz w:val="28"/>
          <w:szCs w:val="28"/>
          <w:lang w:val="uk-UA"/>
        </w:rPr>
        <w:t>Сформулюйте правила, коли м’який знак не пишемо?</w:t>
      </w:r>
    </w:p>
    <w:p w:rsidR="00C4124F" w:rsidRPr="003D7088" w:rsidRDefault="00C4124F" w:rsidP="00347DA5">
      <w:pPr>
        <w:pStyle w:val="ListParagraph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4. </w:t>
      </w:r>
      <w:r w:rsidRPr="003D7088">
        <w:rPr>
          <w:rFonts w:ascii="Times New Roman" w:hAnsi="Times New Roman" w:cs="Times New Roman"/>
          <w:sz w:val="28"/>
          <w:szCs w:val="28"/>
          <w:lang w:val="uk-UA"/>
        </w:rPr>
        <w:t>Чи є винятки з цих правил?</w:t>
      </w:r>
    </w:p>
    <w:p w:rsidR="00C4124F" w:rsidRPr="003D7088" w:rsidRDefault="00C4124F" w:rsidP="00347DA5">
      <w:pPr>
        <w:pStyle w:val="ListParagraph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5. </w:t>
      </w:r>
      <w:r w:rsidRPr="003D7088">
        <w:rPr>
          <w:rFonts w:ascii="Times New Roman" w:hAnsi="Times New Roman" w:cs="Times New Roman"/>
          <w:sz w:val="28"/>
          <w:szCs w:val="28"/>
          <w:lang w:val="uk-UA"/>
        </w:rPr>
        <w:t xml:space="preserve">Чому в словах Уманщина, уманський після </w:t>
      </w:r>
      <w:r w:rsidRPr="003D7088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н</w:t>
      </w:r>
      <w:r w:rsidRPr="003D7088">
        <w:rPr>
          <w:rFonts w:ascii="Times New Roman" w:hAnsi="Times New Roman" w:cs="Times New Roman"/>
          <w:sz w:val="28"/>
          <w:szCs w:val="28"/>
          <w:lang w:val="uk-UA"/>
        </w:rPr>
        <w:t xml:space="preserve"> м’який знак не пишемо, хоч Умань?</w:t>
      </w:r>
    </w:p>
    <w:p w:rsidR="00C4124F" w:rsidRDefault="00C4124F" w:rsidP="00347DA5">
      <w:pPr>
        <w:pStyle w:val="ListParagraph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6. </w:t>
      </w:r>
      <w:r w:rsidRPr="003D7088">
        <w:rPr>
          <w:rFonts w:ascii="Times New Roman" w:hAnsi="Times New Roman" w:cs="Times New Roman"/>
          <w:sz w:val="28"/>
          <w:szCs w:val="28"/>
          <w:lang w:val="uk-UA"/>
        </w:rPr>
        <w:t xml:space="preserve">Чому в місцевому відмінку  в слові </w:t>
      </w:r>
      <w:r w:rsidRPr="003D7088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в скриньці </w:t>
      </w:r>
      <w:r w:rsidRPr="003D7088">
        <w:rPr>
          <w:rFonts w:ascii="Times New Roman" w:hAnsi="Times New Roman" w:cs="Times New Roman"/>
          <w:sz w:val="28"/>
          <w:szCs w:val="28"/>
          <w:lang w:val="uk-UA"/>
        </w:rPr>
        <w:t xml:space="preserve">пишемо м’який знак, а в слові </w:t>
      </w:r>
      <w:r w:rsidRPr="003D7088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в хатинці </w:t>
      </w:r>
      <w:r w:rsidRPr="003D7088">
        <w:rPr>
          <w:rFonts w:ascii="Times New Roman" w:hAnsi="Times New Roman" w:cs="Times New Roman"/>
          <w:sz w:val="28"/>
          <w:szCs w:val="28"/>
          <w:lang w:val="uk-UA"/>
        </w:rPr>
        <w:t>він не потрібен?</w:t>
      </w:r>
    </w:p>
    <w:p w:rsidR="00C4124F" w:rsidRDefault="00C4124F" w:rsidP="00347DA5">
      <w:pPr>
        <w:pStyle w:val="ListParagraph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3.3 Конкурс «Словникар». З поданого слова «Милозвучність» утворити якомога більше слів. На обдумування учасникам команд дається дві хвилини, а далі кожен учасник записує слова на дошці. Перемагає та команда, яка запише більшу кількість утворених слів.</w:t>
      </w:r>
    </w:p>
    <w:p w:rsidR="00C4124F" w:rsidRPr="003D7088" w:rsidRDefault="00C4124F" w:rsidP="00347DA5">
      <w:pPr>
        <w:pStyle w:val="ListParagraph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Мило, ніс, сіль, злість, вино, осінь, звучить, сіть, лози, лом, оси, міль, ніч, мови, воли тощо.</w:t>
      </w:r>
    </w:p>
    <w:p w:rsidR="00C4124F" w:rsidRPr="003D7088" w:rsidRDefault="00C4124F" w:rsidP="00E10A1F">
      <w:pPr>
        <w:pStyle w:val="ListParagraph"/>
        <w:spacing w:after="0" w:line="360" w:lineRule="auto"/>
        <w:ind w:left="0" w:firstLine="72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3.2 </w:t>
      </w:r>
      <w:r w:rsidRPr="003D7088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Практична частина</w:t>
      </w:r>
    </w:p>
    <w:p w:rsidR="00C4124F" w:rsidRPr="003D7088" w:rsidRDefault="00C4124F" w:rsidP="00E10A1F">
      <w:pPr>
        <w:pStyle w:val="ListParagraph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61B5">
        <w:rPr>
          <w:rFonts w:ascii="Times New Roman" w:hAnsi="Times New Roman" w:cs="Times New Roman"/>
          <w:b/>
          <w:sz w:val="28"/>
          <w:szCs w:val="28"/>
          <w:lang w:val="uk-UA"/>
        </w:rPr>
        <w:t>4.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93128">
        <w:rPr>
          <w:rFonts w:ascii="Times New Roman" w:hAnsi="Times New Roman" w:cs="Times New Roman"/>
          <w:b/>
          <w:sz w:val="28"/>
          <w:szCs w:val="28"/>
          <w:lang w:val="uk-UA"/>
        </w:rPr>
        <w:t>Вивчення нового матеріалу. Формування й удосконалення практичних умінь і навичок</w:t>
      </w:r>
    </w:p>
    <w:p w:rsidR="00C4124F" w:rsidRDefault="00C4124F" w:rsidP="00E10A1F">
      <w:pPr>
        <w:pStyle w:val="ListParagraph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4.1 В</w:t>
      </w:r>
      <w:r w:rsidRPr="003D7088">
        <w:rPr>
          <w:rFonts w:ascii="Times New Roman" w:hAnsi="Times New Roman" w:cs="Times New Roman"/>
          <w:sz w:val="28"/>
          <w:szCs w:val="28"/>
          <w:lang w:val="uk-UA"/>
        </w:rPr>
        <w:t>иникнення апострофа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 українській та інших мовах</w:t>
      </w:r>
      <w:r w:rsidRPr="003D708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C4124F" w:rsidRPr="003D7088" w:rsidRDefault="00C4124F" w:rsidP="00E10A1F">
      <w:pPr>
        <w:pStyle w:val="ListParagraph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7088">
        <w:rPr>
          <w:rFonts w:ascii="Times New Roman" w:hAnsi="Times New Roman" w:cs="Times New Roman"/>
          <w:sz w:val="28"/>
          <w:szCs w:val="28"/>
          <w:lang w:val="uk-UA"/>
        </w:rPr>
        <w:t xml:space="preserve">Апостроф (в перекладі з грецького – «звернений набік») – нелітерний орфографічний знак. Це графічний знак, який не позначає звука. За допомогою апострофа в українській мові відокремлюються йотовані голосні літери від попередніх губних приголосних та «р», наприклад: м’язи, бур’ян. </w:t>
      </w:r>
    </w:p>
    <w:p w:rsidR="00C4124F" w:rsidRPr="003D7088" w:rsidRDefault="00C4124F" w:rsidP="00E10A1F">
      <w:pPr>
        <w:pStyle w:val="ListParagraph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7088">
        <w:rPr>
          <w:rFonts w:ascii="Times New Roman" w:hAnsi="Times New Roman" w:cs="Times New Roman"/>
          <w:sz w:val="28"/>
          <w:szCs w:val="28"/>
          <w:lang w:val="uk-UA"/>
        </w:rPr>
        <w:t>Апострофом також позначають пропущену кінцеву голосну попереднього слова перед початковою голосною наступного слова або розділяють приголосну префікса від кореня слова, наприклад: «Всіх панів до ‘дної  ями» (Павло Тичина).</w:t>
      </w:r>
    </w:p>
    <w:p w:rsidR="00C4124F" w:rsidRPr="003D7088" w:rsidRDefault="00C4124F" w:rsidP="00E10A1F">
      <w:pPr>
        <w:pStyle w:val="ListParagraph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7088">
        <w:rPr>
          <w:rFonts w:ascii="Times New Roman" w:hAnsi="Times New Roman" w:cs="Times New Roman"/>
          <w:sz w:val="28"/>
          <w:szCs w:val="28"/>
          <w:lang w:val="uk-UA"/>
        </w:rPr>
        <w:t>У фонетичній транскрипції апострофом позначається м’якість приголосних [д’</w:t>
      </w:r>
      <w:r w:rsidRPr="003D7088">
        <w:rPr>
          <w:rFonts w:ascii="Times New Roman" w:hAnsi="Times New Roman" w:cs="Times New Roman"/>
          <w:sz w:val="28"/>
          <w:szCs w:val="28"/>
          <w:lang w:val="ru-RU"/>
        </w:rPr>
        <w:t>ад’ко</w:t>
      </w:r>
      <w:r w:rsidRPr="003D7088">
        <w:rPr>
          <w:rFonts w:ascii="Times New Roman" w:hAnsi="Times New Roman" w:cs="Times New Roman"/>
          <w:sz w:val="28"/>
          <w:szCs w:val="28"/>
          <w:lang w:val="uk-UA"/>
        </w:rPr>
        <w:t>] дядько.</w:t>
      </w:r>
    </w:p>
    <w:p w:rsidR="00C4124F" w:rsidRPr="003D7088" w:rsidRDefault="00C4124F" w:rsidP="00E10A1F">
      <w:pPr>
        <w:pStyle w:val="ListParagraph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7088">
        <w:rPr>
          <w:rFonts w:ascii="Times New Roman" w:hAnsi="Times New Roman" w:cs="Times New Roman"/>
          <w:sz w:val="28"/>
          <w:szCs w:val="28"/>
          <w:lang w:val="ru-RU"/>
        </w:rPr>
        <w:t>У графіці іншомовних слів</w:t>
      </w:r>
    </w:p>
    <w:p w:rsidR="00C4124F" w:rsidRPr="003D7088" w:rsidRDefault="00C4124F" w:rsidP="00E10A1F">
      <w:pPr>
        <w:pStyle w:val="ListParagraph"/>
        <w:spacing w:after="0" w:line="360" w:lineRule="auto"/>
        <w:ind w:left="0" w:firstLine="72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3D7088">
        <w:rPr>
          <w:rFonts w:ascii="Times New Roman" w:hAnsi="Times New Roman" w:cs="Times New Roman"/>
          <w:sz w:val="28"/>
          <w:szCs w:val="28"/>
          <w:lang w:val="ru-RU"/>
        </w:rPr>
        <w:t xml:space="preserve">Апостроф застосовують для позначення м’яких приголосних, зокрема, для прослов’янської мови  </w:t>
      </w:r>
      <w:r w:rsidRPr="003D7088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под'езд, об'явления.</w:t>
      </w:r>
    </w:p>
    <w:p w:rsidR="00C4124F" w:rsidRPr="003D7088" w:rsidRDefault="00C4124F" w:rsidP="00E10A1F">
      <w:pPr>
        <w:pStyle w:val="ListParagraph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7088">
        <w:rPr>
          <w:rFonts w:ascii="Times New Roman" w:hAnsi="Times New Roman" w:cs="Times New Roman"/>
          <w:sz w:val="28"/>
          <w:szCs w:val="28"/>
          <w:lang w:val="uk-UA"/>
        </w:rPr>
        <w:t>В російській мові апостроф використовують в деяких перекладених іноземних іменах, наприклад: Жанна д’</w:t>
      </w:r>
      <w:r w:rsidRPr="003D7088">
        <w:rPr>
          <w:rFonts w:ascii="Times New Roman" w:hAnsi="Times New Roman" w:cs="Times New Roman"/>
          <w:sz w:val="28"/>
          <w:szCs w:val="28"/>
          <w:lang w:val="ru-RU"/>
        </w:rPr>
        <w:t>Арк, О'Коннор, Д'артаньян.</w:t>
      </w:r>
    </w:p>
    <w:p w:rsidR="00C4124F" w:rsidRPr="003D7088" w:rsidRDefault="00C4124F" w:rsidP="00E10A1F">
      <w:pPr>
        <w:pStyle w:val="ListParagraph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7088">
        <w:rPr>
          <w:rFonts w:ascii="Times New Roman" w:hAnsi="Times New Roman" w:cs="Times New Roman"/>
          <w:sz w:val="28"/>
          <w:szCs w:val="28"/>
          <w:lang w:val="ru-RU"/>
        </w:rPr>
        <w:t>В англійскій мові апостроф застосовують для позначення:</w:t>
      </w:r>
    </w:p>
    <w:p w:rsidR="00C4124F" w:rsidRPr="003D7088" w:rsidRDefault="00C4124F" w:rsidP="00E10A1F">
      <w:pPr>
        <w:pStyle w:val="ListParagraph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7088">
        <w:rPr>
          <w:rFonts w:ascii="Times New Roman" w:hAnsi="Times New Roman" w:cs="Times New Roman"/>
          <w:sz w:val="28"/>
          <w:szCs w:val="28"/>
          <w:lang w:val="ru-RU"/>
        </w:rPr>
        <w:t xml:space="preserve">пропущених літер у разі скорочення: </w:t>
      </w:r>
      <w:r w:rsidRPr="003D7088">
        <w:rPr>
          <w:rFonts w:ascii="Times New Roman" w:hAnsi="Times New Roman" w:cs="Times New Roman"/>
          <w:sz w:val="28"/>
          <w:szCs w:val="28"/>
        </w:rPr>
        <w:t>Look</w:t>
      </w:r>
      <w:r w:rsidRPr="003D708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D7088">
        <w:rPr>
          <w:rFonts w:ascii="Times New Roman" w:hAnsi="Times New Roman" w:cs="Times New Roman"/>
          <w:sz w:val="28"/>
          <w:szCs w:val="28"/>
        </w:rPr>
        <w:t>what</w:t>
      </w:r>
      <w:r w:rsidRPr="003D708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D7088">
        <w:rPr>
          <w:rFonts w:ascii="Times New Roman" w:hAnsi="Times New Roman" w:cs="Times New Roman"/>
          <w:sz w:val="28"/>
          <w:szCs w:val="28"/>
        </w:rPr>
        <w:t>you</w:t>
      </w:r>
      <w:r w:rsidRPr="003D7088">
        <w:rPr>
          <w:rFonts w:ascii="Times New Roman" w:hAnsi="Times New Roman" w:cs="Times New Roman"/>
          <w:sz w:val="28"/>
          <w:szCs w:val="28"/>
          <w:lang w:val="ru-RU"/>
        </w:rPr>
        <w:t>'</w:t>
      </w:r>
      <w:r w:rsidRPr="003D7088">
        <w:rPr>
          <w:rFonts w:ascii="Times New Roman" w:hAnsi="Times New Roman" w:cs="Times New Roman"/>
          <w:sz w:val="28"/>
          <w:szCs w:val="28"/>
        </w:rPr>
        <w:t>av</w:t>
      </w:r>
      <w:r w:rsidRPr="003D7088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r w:rsidRPr="003D7088">
        <w:rPr>
          <w:rFonts w:ascii="Times New Roman" w:hAnsi="Times New Roman" w:cs="Times New Roman"/>
          <w:sz w:val="28"/>
          <w:szCs w:val="28"/>
        </w:rPr>
        <w:t>you</w:t>
      </w:r>
      <w:r w:rsidRPr="003D708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D7088">
        <w:rPr>
          <w:rFonts w:ascii="Times New Roman" w:hAnsi="Times New Roman" w:cs="Times New Roman"/>
          <w:sz w:val="28"/>
          <w:szCs w:val="28"/>
        </w:rPr>
        <w:t>have</w:t>
      </w:r>
      <w:r w:rsidRPr="003D7088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r w:rsidRPr="003D7088">
        <w:rPr>
          <w:rFonts w:ascii="Times New Roman" w:hAnsi="Times New Roman" w:cs="Times New Roman"/>
          <w:sz w:val="28"/>
          <w:szCs w:val="28"/>
        </w:rPr>
        <w:t>done</w:t>
      </w:r>
      <w:r w:rsidRPr="003D7088">
        <w:rPr>
          <w:rFonts w:ascii="Times New Roman" w:hAnsi="Times New Roman" w:cs="Times New Roman"/>
          <w:sz w:val="28"/>
          <w:szCs w:val="28"/>
          <w:lang w:val="ru-RU"/>
        </w:rPr>
        <w:t xml:space="preserve"> – Подивися, шо ти наробив.</w:t>
      </w:r>
    </w:p>
    <w:p w:rsidR="00C4124F" w:rsidRPr="003D7088" w:rsidRDefault="00C4124F" w:rsidP="00E10A1F">
      <w:pPr>
        <w:pStyle w:val="ListParagraph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7088">
        <w:rPr>
          <w:rFonts w:ascii="Times New Roman" w:hAnsi="Times New Roman" w:cs="Times New Roman"/>
          <w:sz w:val="28"/>
          <w:szCs w:val="28"/>
          <w:lang w:val="ru-RU"/>
        </w:rPr>
        <w:t xml:space="preserve">присвійного відмінку іменників: Sod's </w:t>
      </w:r>
      <w:r w:rsidRPr="003D7088">
        <w:rPr>
          <w:rFonts w:ascii="Times New Roman" w:hAnsi="Times New Roman" w:cs="Times New Roman"/>
          <w:sz w:val="28"/>
          <w:szCs w:val="28"/>
        </w:rPr>
        <w:t>Law</w:t>
      </w:r>
      <w:r w:rsidRPr="003D7088">
        <w:rPr>
          <w:rFonts w:ascii="Times New Roman" w:hAnsi="Times New Roman" w:cs="Times New Roman"/>
          <w:sz w:val="28"/>
          <w:szCs w:val="28"/>
          <w:lang w:val="ru-RU"/>
        </w:rPr>
        <w:t>! –</w:t>
      </w:r>
      <w:r w:rsidRPr="003D7088">
        <w:rPr>
          <w:rFonts w:ascii="Times New Roman" w:hAnsi="Times New Roman" w:cs="Times New Roman"/>
          <w:sz w:val="28"/>
          <w:szCs w:val="28"/>
          <w:lang w:val="uk-UA"/>
        </w:rPr>
        <w:t xml:space="preserve"> Закон підлості!</w:t>
      </w:r>
    </w:p>
    <w:p w:rsidR="00C4124F" w:rsidRPr="003D7088" w:rsidRDefault="00C4124F" w:rsidP="00E10A1F">
      <w:pPr>
        <w:pStyle w:val="ListParagraph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7088">
        <w:rPr>
          <w:rFonts w:ascii="Times New Roman" w:hAnsi="Times New Roman" w:cs="Times New Roman"/>
          <w:sz w:val="28"/>
          <w:szCs w:val="28"/>
          <w:lang w:val="uk-UA"/>
        </w:rPr>
        <w:t xml:space="preserve">множини окремих символів: </w:t>
      </w:r>
      <w:r w:rsidRPr="003D7088">
        <w:rPr>
          <w:rFonts w:ascii="Times New Roman" w:hAnsi="Times New Roman" w:cs="Times New Roman"/>
          <w:sz w:val="28"/>
          <w:szCs w:val="28"/>
        </w:rPr>
        <w:t>p</w:t>
      </w:r>
      <w:r w:rsidRPr="003D7088">
        <w:rPr>
          <w:rFonts w:ascii="Times New Roman" w:hAnsi="Times New Roman" w:cs="Times New Roman"/>
          <w:sz w:val="28"/>
          <w:szCs w:val="28"/>
          <w:lang w:val="ru-RU"/>
        </w:rPr>
        <w:t>’</w:t>
      </w:r>
      <w:r w:rsidRPr="003D7088">
        <w:rPr>
          <w:rFonts w:ascii="Times New Roman" w:hAnsi="Times New Roman" w:cs="Times New Roman"/>
          <w:sz w:val="28"/>
          <w:szCs w:val="28"/>
        </w:rPr>
        <w:t>s</w:t>
      </w:r>
      <w:r w:rsidRPr="003D7088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3D7088">
        <w:rPr>
          <w:rFonts w:ascii="Times New Roman" w:hAnsi="Times New Roman" w:cs="Times New Roman"/>
          <w:sz w:val="28"/>
          <w:szCs w:val="28"/>
        </w:rPr>
        <w:t>q</w:t>
      </w:r>
      <w:r w:rsidRPr="003D7088">
        <w:rPr>
          <w:rFonts w:ascii="Times New Roman" w:hAnsi="Times New Roman" w:cs="Times New Roman"/>
          <w:sz w:val="28"/>
          <w:szCs w:val="28"/>
          <w:lang w:val="ru-RU"/>
        </w:rPr>
        <w:t>’</w:t>
      </w:r>
      <w:r w:rsidRPr="003D7088">
        <w:rPr>
          <w:rFonts w:ascii="Times New Roman" w:hAnsi="Times New Roman" w:cs="Times New Roman"/>
          <w:sz w:val="28"/>
          <w:szCs w:val="28"/>
        </w:rPr>
        <w:t>s</w:t>
      </w:r>
      <w:r w:rsidRPr="003D708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D7088">
        <w:rPr>
          <w:rFonts w:ascii="Times New Roman" w:hAnsi="Times New Roman" w:cs="Times New Roman"/>
          <w:sz w:val="28"/>
          <w:szCs w:val="28"/>
          <w:lang w:val="uk-UA"/>
        </w:rPr>
        <w:t>тощо.</w:t>
      </w:r>
      <w:r w:rsidRPr="003D708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C4124F" w:rsidRPr="003D7088" w:rsidRDefault="00C4124F" w:rsidP="00E10A1F">
      <w:pPr>
        <w:pStyle w:val="ListParagraph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4.2 </w:t>
      </w:r>
      <w:r w:rsidRPr="003D7088">
        <w:rPr>
          <w:rFonts w:ascii="Times New Roman" w:hAnsi="Times New Roman" w:cs="Times New Roman"/>
          <w:sz w:val="28"/>
          <w:szCs w:val="28"/>
          <w:lang w:val="uk-UA"/>
        </w:rPr>
        <w:t xml:space="preserve">Складані випадки вживання апострофа. </w:t>
      </w:r>
    </w:p>
    <w:p w:rsidR="00C4124F" w:rsidRPr="00496DE4" w:rsidRDefault="00C4124F" w:rsidP="00854425">
      <w:pPr>
        <w:pStyle w:val="ListParagraph"/>
        <w:spacing w:line="360" w:lineRule="auto"/>
        <w:ind w:left="144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496DE4">
        <w:rPr>
          <w:rFonts w:ascii="Times New Roman" w:hAnsi="Times New Roman" w:cs="Times New Roman"/>
          <w:b/>
          <w:bCs/>
          <w:sz w:val="28"/>
          <w:szCs w:val="28"/>
          <w:lang w:val="uk-UA"/>
        </w:rPr>
        <w:t>Апостроф ставимо</w:t>
      </w:r>
    </w:p>
    <w:tbl>
      <w:tblPr>
        <w:tblW w:w="9900" w:type="dxa"/>
        <w:tblInd w:w="-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53"/>
        <w:gridCol w:w="4111"/>
        <w:gridCol w:w="130"/>
        <w:gridCol w:w="5006"/>
      </w:tblGrid>
      <w:tr w:rsidR="00C4124F" w:rsidRPr="00496DE4" w:rsidTr="00854425">
        <w:tc>
          <w:tcPr>
            <w:tcW w:w="653" w:type="dxa"/>
          </w:tcPr>
          <w:p w:rsidR="00C4124F" w:rsidRPr="00496DE4" w:rsidRDefault="00C4124F" w:rsidP="003D7088">
            <w:pPr>
              <w:pStyle w:val="ListParagraph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96D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</w:t>
            </w:r>
          </w:p>
        </w:tc>
        <w:tc>
          <w:tcPr>
            <w:tcW w:w="4241" w:type="dxa"/>
            <w:gridSpan w:val="2"/>
          </w:tcPr>
          <w:p w:rsidR="00C4124F" w:rsidRPr="00496DE4" w:rsidRDefault="00C4124F" w:rsidP="003D7088">
            <w:pPr>
              <w:pStyle w:val="ListParagraph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96D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Правила</w:t>
            </w:r>
          </w:p>
        </w:tc>
        <w:tc>
          <w:tcPr>
            <w:tcW w:w="5006" w:type="dxa"/>
          </w:tcPr>
          <w:p w:rsidR="00C4124F" w:rsidRPr="00496DE4" w:rsidRDefault="00C4124F" w:rsidP="003D7088">
            <w:pPr>
              <w:pStyle w:val="ListParagraph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96D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Приклади</w:t>
            </w:r>
          </w:p>
        </w:tc>
      </w:tr>
      <w:tr w:rsidR="00C4124F" w:rsidRPr="003535A6" w:rsidTr="00854425">
        <w:tc>
          <w:tcPr>
            <w:tcW w:w="653" w:type="dxa"/>
          </w:tcPr>
          <w:p w:rsidR="00C4124F" w:rsidRPr="00496DE4" w:rsidRDefault="00C4124F" w:rsidP="003D7088">
            <w:pPr>
              <w:pStyle w:val="ListParagraph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96D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241" w:type="dxa"/>
            <w:gridSpan w:val="2"/>
          </w:tcPr>
          <w:p w:rsidR="00C4124F" w:rsidRPr="00496DE4" w:rsidRDefault="00C4124F" w:rsidP="003D7088">
            <w:pPr>
              <w:pStyle w:val="ListParagraph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96D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після </w:t>
            </w:r>
            <w:r w:rsidRPr="00496DE4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uk-UA"/>
              </w:rPr>
              <w:t xml:space="preserve">б, п, в, м, ф </w:t>
            </w:r>
            <w:r w:rsidRPr="00496D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(якщо вони стоять на початку кореня або після голосного) і </w:t>
            </w:r>
            <w:r w:rsidRPr="00496DE4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uk-UA"/>
              </w:rPr>
              <w:t xml:space="preserve">р </w:t>
            </w:r>
            <w:r w:rsidRPr="00496D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(у кінці складу) перед </w:t>
            </w:r>
            <w:r w:rsidRPr="00496DE4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uk-UA"/>
              </w:rPr>
              <w:t>я, ю, є, ї</w:t>
            </w:r>
          </w:p>
        </w:tc>
        <w:tc>
          <w:tcPr>
            <w:tcW w:w="5006" w:type="dxa"/>
          </w:tcPr>
          <w:p w:rsidR="00C4124F" w:rsidRPr="00496DE4" w:rsidRDefault="00C4124F" w:rsidP="00045C60">
            <w:pPr>
              <w:pStyle w:val="ListParagraph"/>
              <w:spacing w:after="0" w:line="36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96DE4">
              <w:rPr>
                <w:rStyle w:val="a"/>
                <w:rFonts w:ascii="Times New Roman" w:hAnsi="Times New Roman" w:cs="Times New Roman"/>
                <w:sz w:val="28"/>
                <w:szCs w:val="28"/>
                <w:lang w:eastAsia="en-US"/>
              </w:rPr>
              <w:t>б’є, розіб’ю, уп’ятьох, п’єса, в’юн, інтерв’ю, м’язи, прем’єр, Заполяр’я, матір’ю, сузір’я</w:t>
            </w:r>
          </w:p>
        </w:tc>
      </w:tr>
      <w:tr w:rsidR="00C4124F" w:rsidRPr="003535A6" w:rsidTr="00854425">
        <w:trPr>
          <w:trHeight w:val="3256"/>
        </w:trPr>
        <w:tc>
          <w:tcPr>
            <w:tcW w:w="653" w:type="dxa"/>
          </w:tcPr>
          <w:p w:rsidR="00C4124F" w:rsidRPr="00496DE4" w:rsidRDefault="00C4124F" w:rsidP="003D7088">
            <w:pPr>
              <w:pStyle w:val="ListParagraph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96D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4241" w:type="dxa"/>
            <w:gridSpan w:val="2"/>
          </w:tcPr>
          <w:p w:rsidR="00C4124F" w:rsidRPr="00496DE4" w:rsidRDefault="00C4124F" w:rsidP="003D7088">
            <w:pPr>
              <w:pStyle w:val="ListParagraph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96DE4">
              <w:rPr>
                <w:rStyle w:val="1"/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після префіксів і словотвірних частин із закінченням на приголосний перед </w:t>
            </w:r>
            <w:r w:rsidRPr="00496DE4">
              <w:rPr>
                <w:rStyle w:val="a0"/>
                <w:rFonts w:ascii="Times New Roman" w:hAnsi="Times New Roman" w:cs="Times New Roman"/>
                <w:sz w:val="28"/>
                <w:szCs w:val="28"/>
                <w:lang w:eastAsia="en-US"/>
              </w:rPr>
              <w:t>я, ю, є, ї</w:t>
            </w:r>
          </w:p>
        </w:tc>
        <w:tc>
          <w:tcPr>
            <w:tcW w:w="5006" w:type="dxa"/>
          </w:tcPr>
          <w:p w:rsidR="00C4124F" w:rsidRPr="00496DE4" w:rsidRDefault="00C4124F" w:rsidP="00790D6D">
            <w:pPr>
              <w:pStyle w:val="ListParagraph"/>
              <w:spacing w:after="0" w:line="36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96DE4">
              <w:rPr>
                <w:rStyle w:val="a"/>
                <w:rFonts w:ascii="Times New Roman" w:hAnsi="Times New Roman" w:cs="Times New Roman"/>
                <w:sz w:val="28"/>
                <w:szCs w:val="28"/>
                <w:lang w:eastAsia="en-US"/>
              </w:rPr>
              <w:t>з їжджати, від’ємний, роз’яснити, возз’єднання, об’єднати, під’юджувати, між’ядровий; пів’єпархії, пів’юшки, пів’яви пан’європейський, Мін’юст, без’язикий, дит’ясла,                      транс’європейський</w:t>
            </w:r>
          </w:p>
        </w:tc>
      </w:tr>
      <w:tr w:rsidR="00C4124F" w:rsidRPr="00496DE4" w:rsidTr="00854425">
        <w:trPr>
          <w:trHeight w:val="939"/>
        </w:trPr>
        <w:tc>
          <w:tcPr>
            <w:tcW w:w="9900" w:type="dxa"/>
            <w:gridSpan w:val="4"/>
          </w:tcPr>
          <w:p w:rsidR="00C4124F" w:rsidRPr="00496DE4" w:rsidRDefault="00C4124F" w:rsidP="003D7088">
            <w:pPr>
              <w:pStyle w:val="6"/>
              <w:shd w:val="clear" w:color="auto" w:fill="auto"/>
              <w:spacing w:before="0" w:after="0" w:line="170" w:lineRule="exact"/>
              <w:ind w:firstLine="0"/>
              <w:jc w:val="both"/>
              <w:rPr>
                <w:rStyle w:val="10"/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C4124F" w:rsidRPr="00496DE4" w:rsidRDefault="00C4124F" w:rsidP="00854425">
            <w:pPr>
              <w:pStyle w:val="6"/>
              <w:shd w:val="clear" w:color="auto" w:fill="auto"/>
              <w:spacing w:before="0" w:after="0" w:line="17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96DE4">
              <w:rPr>
                <w:rStyle w:val="10"/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запам ятайте! </w:t>
            </w:r>
            <w:r w:rsidRPr="00496DE4">
              <w:rPr>
                <w:rStyle w:val="1"/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Із власними назвами: </w:t>
            </w:r>
            <w:r w:rsidRPr="00496DE4">
              <w:rPr>
                <w:rStyle w:val="a0"/>
                <w:rFonts w:ascii="Times New Roman" w:hAnsi="Times New Roman" w:cs="Times New Roman"/>
                <w:sz w:val="28"/>
                <w:szCs w:val="28"/>
                <w:lang w:eastAsia="en-US"/>
              </w:rPr>
              <w:t>пів-Яви, пів-Юрмали,</w:t>
            </w:r>
          </w:p>
          <w:p w:rsidR="00C4124F" w:rsidRPr="00496DE4" w:rsidRDefault="00C4124F" w:rsidP="00854425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96DE4">
              <w:rPr>
                <w:rStyle w:val="a0"/>
                <w:rFonts w:ascii="Times New Roman" w:hAnsi="Times New Roman" w:cs="Times New Roman"/>
                <w:sz w:val="28"/>
                <w:szCs w:val="28"/>
                <w:lang w:eastAsia="en-US"/>
              </w:rPr>
              <w:t>пів-Європи</w:t>
            </w:r>
          </w:p>
        </w:tc>
      </w:tr>
      <w:tr w:rsidR="00C4124F" w:rsidRPr="003535A6" w:rsidTr="00854425">
        <w:tc>
          <w:tcPr>
            <w:tcW w:w="653" w:type="dxa"/>
          </w:tcPr>
          <w:p w:rsidR="00C4124F" w:rsidRPr="00496DE4" w:rsidRDefault="00C4124F" w:rsidP="003D7088">
            <w:pPr>
              <w:pStyle w:val="ListParagraph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96D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4111" w:type="dxa"/>
          </w:tcPr>
          <w:p w:rsidR="00C4124F" w:rsidRPr="00496DE4" w:rsidRDefault="00C4124F" w:rsidP="003D7088">
            <w:pPr>
              <w:pStyle w:val="ListParagraph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96DE4">
              <w:rPr>
                <w:rStyle w:val="1"/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після </w:t>
            </w:r>
            <w:r w:rsidRPr="00496DE4">
              <w:rPr>
                <w:rStyle w:val="a0"/>
                <w:rFonts w:ascii="Times New Roman" w:hAnsi="Times New Roman" w:cs="Times New Roman"/>
                <w:sz w:val="28"/>
                <w:szCs w:val="28"/>
                <w:lang w:eastAsia="en-US"/>
              </w:rPr>
              <w:t>к</w:t>
            </w:r>
            <w:r w:rsidRPr="00496DE4">
              <w:rPr>
                <w:rStyle w:val="10"/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496DE4">
              <w:rPr>
                <w:rStyle w:val="1"/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перед </w:t>
            </w:r>
            <w:r w:rsidRPr="00496DE4">
              <w:rPr>
                <w:rStyle w:val="a0"/>
                <w:rFonts w:ascii="Times New Roman" w:hAnsi="Times New Roman" w:cs="Times New Roman"/>
                <w:sz w:val="28"/>
                <w:szCs w:val="28"/>
                <w:lang w:eastAsia="en-US"/>
              </w:rPr>
              <w:t>я</w:t>
            </w:r>
          </w:p>
        </w:tc>
        <w:tc>
          <w:tcPr>
            <w:tcW w:w="5136" w:type="dxa"/>
            <w:gridSpan w:val="2"/>
          </w:tcPr>
          <w:p w:rsidR="00C4124F" w:rsidRPr="00496DE4" w:rsidRDefault="00C4124F" w:rsidP="00790D6D">
            <w:pPr>
              <w:pStyle w:val="ListParagraph"/>
              <w:spacing w:after="0" w:line="36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96DE4">
              <w:rPr>
                <w:rStyle w:val="a"/>
                <w:rFonts w:ascii="Times New Roman" w:hAnsi="Times New Roman" w:cs="Times New Roman"/>
                <w:sz w:val="28"/>
                <w:szCs w:val="28"/>
                <w:lang w:eastAsia="en-US"/>
              </w:rPr>
              <w:t>Аук’ян, Аук’янчук, Аук’яненко, Аук’янець, Аук’янович, Аук’янівна</w:t>
            </w:r>
            <w:r w:rsidRPr="00496DE4">
              <w:rPr>
                <w:rStyle w:val="1"/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, </w:t>
            </w:r>
            <w:r w:rsidRPr="00496DE4">
              <w:rPr>
                <w:rStyle w:val="a"/>
                <w:rFonts w:ascii="Times New Roman" w:hAnsi="Times New Roman" w:cs="Times New Roman"/>
                <w:sz w:val="28"/>
                <w:szCs w:val="28"/>
                <w:lang w:eastAsia="en-US"/>
              </w:rPr>
              <w:t>Аик’янівка</w:t>
            </w:r>
          </w:p>
        </w:tc>
      </w:tr>
    </w:tbl>
    <w:p w:rsidR="00C4124F" w:rsidRPr="00496DE4" w:rsidRDefault="00C4124F" w:rsidP="00854425">
      <w:pPr>
        <w:pStyle w:val="ListParagraph"/>
        <w:spacing w:line="360" w:lineRule="auto"/>
        <w:ind w:left="144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496DE4">
        <w:rPr>
          <w:rFonts w:ascii="Times New Roman" w:hAnsi="Times New Roman" w:cs="Times New Roman"/>
          <w:b/>
          <w:bCs/>
          <w:sz w:val="28"/>
          <w:szCs w:val="28"/>
          <w:lang w:val="uk-UA"/>
        </w:rPr>
        <w:t>Апостроф не ставимо</w:t>
      </w:r>
    </w:p>
    <w:tbl>
      <w:tblPr>
        <w:tblW w:w="975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53"/>
        <w:gridCol w:w="4421"/>
        <w:gridCol w:w="4680"/>
      </w:tblGrid>
      <w:tr w:rsidR="00C4124F" w:rsidRPr="00496DE4" w:rsidTr="00854425">
        <w:tc>
          <w:tcPr>
            <w:tcW w:w="653" w:type="dxa"/>
          </w:tcPr>
          <w:p w:rsidR="00C4124F" w:rsidRPr="00496DE4" w:rsidRDefault="00C4124F" w:rsidP="003D7088">
            <w:pPr>
              <w:pStyle w:val="ListParagraph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96D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</w:t>
            </w:r>
          </w:p>
        </w:tc>
        <w:tc>
          <w:tcPr>
            <w:tcW w:w="4421" w:type="dxa"/>
          </w:tcPr>
          <w:p w:rsidR="00C4124F" w:rsidRPr="00496DE4" w:rsidRDefault="00C4124F" w:rsidP="00854425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96D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Правила</w:t>
            </w:r>
          </w:p>
        </w:tc>
        <w:tc>
          <w:tcPr>
            <w:tcW w:w="4680" w:type="dxa"/>
          </w:tcPr>
          <w:p w:rsidR="00C4124F" w:rsidRPr="00496DE4" w:rsidRDefault="00C4124F" w:rsidP="00854425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96D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Приклади</w:t>
            </w:r>
          </w:p>
        </w:tc>
      </w:tr>
      <w:tr w:rsidR="00C4124F" w:rsidRPr="003535A6" w:rsidTr="00790D6D">
        <w:trPr>
          <w:trHeight w:val="2080"/>
        </w:trPr>
        <w:tc>
          <w:tcPr>
            <w:tcW w:w="653" w:type="dxa"/>
          </w:tcPr>
          <w:p w:rsidR="00C4124F" w:rsidRPr="00496DE4" w:rsidRDefault="00C4124F" w:rsidP="003D7088">
            <w:pPr>
              <w:pStyle w:val="ListParagraph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96D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421" w:type="dxa"/>
          </w:tcPr>
          <w:p w:rsidR="00C4124F" w:rsidRPr="00496DE4" w:rsidRDefault="00C4124F" w:rsidP="003D7088">
            <w:pPr>
              <w:pStyle w:val="ListParagraph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96DE4">
              <w:rPr>
                <w:rStyle w:val="1"/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перед </w:t>
            </w:r>
            <w:r w:rsidRPr="00496DE4">
              <w:rPr>
                <w:rStyle w:val="a0"/>
                <w:rFonts w:ascii="Times New Roman" w:hAnsi="Times New Roman" w:cs="Times New Roman"/>
                <w:sz w:val="28"/>
                <w:szCs w:val="28"/>
                <w:lang w:eastAsia="en-US"/>
              </w:rPr>
              <w:t>я, ю, є</w:t>
            </w:r>
            <w:r w:rsidRPr="00496DE4">
              <w:rPr>
                <w:rStyle w:val="10"/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496DE4">
              <w:rPr>
                <w:rStyle w:val="1"/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після губного звука, коли перед ним є приголосний </w:t>
            </w:r>
            <w:r w:rsidRPr="00496DE4">
              <w:rPr>
                <w:rStyle w:val="a"/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(окрім </w:t>
            </w:r>
            <w:r w:rsidRPr="00496DE4">
              <w:rPr>
                <w:rStyle w:val="a0"/>
                <w:rFonts w:ascii="Times New Roman" w:hAnsi="Times New Roman" w:cs="Times New Roman"/>
                <w:sz w:val="28"/>
                <w:szCs w:val="28"/>
                <w:lang w:eastAsia="en-US"/>
              </w:rPr>
              <w:t>р),</w:t>
            </w:r>
            <w:r w:rsidRPr="00496DE4">
              <w:rPr>
                <w:rStyle w:val="10"/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496DE4">
              <w:rPr>
                <w:rStyle w:val="1"/>
                <w:rFonts w:ascii="Times New Roman" w:hAnsi="Times New Roman" w:cs="Times New Roman"/>
                <w:sz w:val="28"/>
                <w:szCs w:val="28"/>
                <w:lang w:eastAsia="en-US"/>
              </w:rPr>
              <w:t>що належить до кореня</w:t>
            </w:r>
          </w:p>
        </w:tc>
        <w:tc>
          <w:tcPr>
            <w:tcW w:w="4680" w:type="dxa"/>
          </w:tcPr>
          <w:p w:rsidR="00C4124F" w:rsidRPr="00496DE4" w:rsidRDefault="00C4124F" w:rsidP="00790D6D">
            <w:pPr>
              <w:pStyle w:val="ListParagraph"/>
              <w:spacing w:after="0" w:line="36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96DE4">
              <w:rPr>
                <w:rStyle w:val="a"/>
                <w:rFonts w:ascii="Times New Roman" w:hAnsi="Times New Roman" w:cs="Times New Roman"/>
                <w:sz w:val="28"/>
                <w:szCs w:val="28"/>
                <w:lang w:eastAsia="en-US"/>
              </w:rPr>
              <w:t>дзвякнути, духмяний, тьмяний, мавпячий, цвях, морквяний, святковий, медвяний, рутвяний, різдвяний, різьбяр, святість</w:t>
            </w:r>
          </w:p>
        </w:tc>
      </w:tr>
      <w:tr w:rsidR="00C4124F" w:rsidRPr="003535A6" w:rsidTr="00854425">
        <w:tc>
          <w:tcPr>
            <w:tcW w:w="653" w:type="dxa"/>
          </w:tcPr>
          <w:p w:rsidR="00C4124F" w:rsidRPr="00496DE4" w:rsidRDefault="00C4124F" w:rsidP="003D7088">
            <w:pPr>
              <w:pStyle w:val="ListParagraph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96D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4421" w:type="dxa"/>
          </w:tcPr>
          <w:p w:rsidR="00C4124F" w:rsidRPr="00496DE4" w:rsidRDefault="00C4124F" w:rsidP="003D7088">
            <w:pPr>
              <w:pStyle w:val="ListParagraph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96DE4">
              <w:rPr>
                <w:rStyle w:val="1"/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після м’якого </w:t>
            </w:r>
            <w:r w:rsidRPr="00496DE4">
              <w:rPr>
                <w:rStyle w:val="10"/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р </w:t>
            </w:r>
            <w:r w:rsidRPr="00496DE4">
              <w:rPr>
                <w:rStyle w:val="1"/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(в середині складу) у власне українських словах і після пом’якшених губних </w:t>
            </w:r>
            <w:r w:rsidRPr="00496DE4">
              <w:rPr>
                <w:rStyle w:val="a0"/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б, п, в, м, ф </w:t>
            </w:r>
            <w:r w:rsidRPr="00496DE4">
              <w:rPr>
                <w:rStyle w:val="a0"/>
                <w:rFonts w:ascii="Times New Roman" w:hAnsi="Times New Roman" w:cs="Times New Roman"/>
                <w:b w:val="0"/>
                <w:bCs w:val="0"/>
                <w:i w:val="0"/>
                <w:iCs w:val="0"/>
                <w:sz w:val="28"/>
                <w:szCs w:val="28"/>
                <w:lang w:eastAsia="en-US"/>
              </w:rPr>
              <w:t>у</w:t>
            </w:r>
            <w:r w:rsidRPr="00496DE4">
              <w:rPr>
                <w:rStyle w:val="10"/>
                <w:rFonts w:ascii="Times New Roman" w:hAnsi="Times New Roman" w:cs="Times New Roman"/>
                <w:b w:val="0"/>
                <w:bCs w:val="0"/>
                <w:i/>
                <w:iCs/>
                <w:sz w:val="28"/>
                <w:szCs w:val="28"/>
                <w:lang w:eastAsia="en-US"/>
              </w:rPr>
              <w:t xml:space="preserve"> </w:t>
            </w:r>
            <w:r w:rsidRPr="00496DE4">
              <w:rPr>
                <w:rStyle w:val="1"/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словах іншомовного походження </w:t>
            </w:r>
            <w:r w:rsidRPr="00496DE4">
              <w:rPr>
                <w:rStyle w:val="Candara"/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3 </w:t>
            </w:r>
            <w:r w:rsidRPr="00496DE4">
              <w:rPr>
                <w:rStyle w:val="1"/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наступними </w:t>
            </w:r>
            <w:r w:rsidRPr="00496DE4">
              <w:rPr>
                <w:rStyle w:val="a0"/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я(а), ю(у), є(е); </w:t>
            </w:r>
            <w:r w:rsidRPr="00496DE4">
              <w:rPr>
                <w:rStyle w:val="1"/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перед </w:t>
            </w:r>
            <w:r w:rsidRPr="00496DE4">
              <w:rPr>
                <w:rStyle w:val="a0"/>
                <w:rFonts w:ascii="Times New Roman" w:hAnsi="Times New Roman" w:cs="Times New Roman"/>
                <w:sz w:val="28"/>
                <w:szCs w:val="28"/>
                <w:lang w:eastAsia="en-US"/>
              </w:rPr>
              <w:t>йо</w:t>
            </w:r>
          </w:p>
        </w:tc>
        <w:tc>
          <w:tcPr>
            <w:tcW w:w="4680" w:type="dxa"/>
          </w:tcPr>
          <w:p w:rsidR="00C4124F" w:rsidRPr="00496DE4" w:rsidRDefault="00C4124F" w:rsidP="00790D6D">
            <w:pPr>
              <w:pStyle w:val="ListParagraph"/>
              <w:spacing w:after="0" w:line="36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96DE4">
              <w:rPr>
                <w:rStyle w:val="a"/>
                <w:rFonts w:ascii="Times New Roman" w:hAnsi="Times New Roman" w:cs="Times New Roman"/>
                <w:sz w:val="28"/>
                <w:szCs w:val="28"/>
                <w:lang w:eastAsia="en-US"/>
              </w:rPr>
              <w:t>брязкіт, буряк, буря, крякати, рясно, рябий, ряжанка, рядок, рюмсати; бюро, бюст, бюрократ, бювет, бюджет, бюргер, Вязьма, гіпюр, комюніке, Мюнхен, пюре, пюпітр, мюзикл, фюзеляж, ревю, рюш, рюкзак, Рєпін, Рязань; курйоз, Муравйов,серйозний</w:t>
            </w:r>
          </w:p>
        </w:tc>
      </w:tr>
    </w:tbl>
    <w:p w:rsidR="00C4124F" w:rsidRPr="00790D6D" w:rsidRDefault="00C4124F" w:rsidP="007C67DD">
      <w:pPr>
        <w:pStyle w:val="ListParagraph"/>
        <w:spacing w:line="360" w:lineRule="auto"/>
        <w:jc w:val="both"/>
        <w:rPr>
          <w:rFonts w:ascii="Times New Roman" w:hAnsi="Times New Roman" w:cs="Times New Roman"/>
          <w:sz w:val="14"/>
          <w:szCs w:val="14"/>
          <w:lang w:val="uk-UA"/>
        </w:rPr>
      </w:pPr>
    </w:p>
    <w:p w:rsidR="00C4124F" w:rsidRPr="00496DE4" w:rsidRDefault="00C4124F" w:rsidP="007C67DD">
      <w:pPr>
        <w:pStyle w:val="ListParagraph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4.3 </w:t>
      </w:r>
      <w:r w:rsidRPr="00496DE4">
        <w:rPr>
          <w:rFonts w:ascii="Times New Roman" w:hAnsi="Times New Roman" w:cs="Times New Roman"/>
          <w:sz w:val="28"/>
          <w:szCs w:val="28"/>
          <w:lang w:val="uk-UA"/>
        </w:rPr>
        <w:t>Виконання практичної вправи. Запишіть слова в дві колонки: 1) ті, у які вставили апостроф; 2) ті, які пишуться без апострофа.</w:t>
      </w:r>
    </w:p>
    <w:p w:rsidR="00C4124F" w:rsidRPr="00496DE4" w:rsidRDefault="00C4124F" w:rsidP="007C67DD">
      <w:pPr>
        <w:pStyle w:val="ListParagraph"/>
        <w:spacing w:line="360" w:lineRule="auto"/>
        <w:ind w:left="10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Pr="00496DE4">
        <w:rPr>
          <w:rFonts w:ascii="Times New Roman" w:hAnsi="Times New Roman" w:cs="Times New Roman"/>
          <w:sz w:val="28"/>
          <w:szCs w:val="28"/>
          <w:lang w:val="uk-UA"/>
        </w:rPr>
        <w:t xml:space="preserve">Дев...ятсот, серм...яга, хутор...янин, зв...язок, духм...яне, пор...ядок, бур...ян, без..язикі, </w:t>
      </w:r>
      <w:r w:rsidRPr="00496DE4">
        <w:rPr>
          <w:rStyle w:val="60"/>
          <w:rFonts w:ascii="Times New Roman" w:hAnsi="Times New Roman" w:cs="Times New Roman"/>
          <w:sz w:val="28"/>
          <w:szCs w:val="28"/>
          <w:lang w:eastAsia="en-US"/>
        </w:rPr>
        <w:t xml:space="preserve">тьм...яно, дзв...ях, </w:t>
      </w:r>
      <w:r w:rsidRPr="00496DE4">
        <w:rPr>
          <w:rFonts w:ascii="Times New Roman" w:hAnsi="Times New Roman" w:cs="Times New Roman"/>
          <w:sz w:val="28"/>
          <w:szCs w:val="28"/>
          <w:lang w:val="uk-UA"/>
        </w:rPr>
        <w:t>присв...ята, реп...ях,  п… ятдесят, з...ясовано, Солов...йов.</w:t>
      </w:r>
    </w:p>
    <w:p w:rsidR="00C4124F" w:rsidRPr="00496DE4" w:rsidRDefault="00C4124F" w:rsidP="007C67DD">
      <w:pPr>
        <w:pStyle w:val="ListParagraph"/>
        <w:spacing w:line="360" w:lineRule="auto"/>
        <w:ind w:left="10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96DE4">
        <w:rPr>
          <w:rFonts w:ascii="Times New Roman" w:hAnsi="Times New Roman" w:cs="Times New Roman"/>
          <w:sz w:val="28"/>
          <w:szCs w:val="28"/>
          <w:lang w:val="uk-UA"/>
        </w:rPr>
        <w:t>Медв...яний, п...ятсот, арф...яр, посер...йознішав, дзв...якнути, розв...язано, помор...янин, св...ято, сузір...я, харків...янин, вар...яг, під...їзд, різьб...яр, мавп...яча, роз...ятрити, при...їзд.</w:t>
      </w:r>
    </w:p>
    <w:p w:rsidR="00C4124F" w:rsidRPr="00496DE4" w:rsidRDefault="00C4124F" w:rsidP="007C67DD">
      <w:pPr>
        <w:pStyle w:val="ListParagraph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4.4 </w:t>
      </w:r>
      <w:r w:rsidRPr="00496DE4">
        <w:rPr>
          <w:rFonts w:ascii="Times New Roman" w:hAnsi="Times New Roman" w:cs="Times New Roman"/>
          <w:sz w:val="28"/>
          <w:szCs w:val="28"/>
          <w:lang w:val="uk-UA"/>
        </w:rPr>
        <w:t xml:space="preserve">Словниковий диктант (самоперевірка). </w:t>
      </w:r>
    </w:p>
    <w:p w:rsidR="00C4124F" w:rsidRPr="00496DE4" w:rsidRDefault="00C4124F" w:rsidP="007C67DD">
      <w:pPr>
        <w:pStyle w:val="ListParagraph"/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6DE4">
        <w:rPr>
          <w:rFonts w:ascii="Times New Roman" w:hAnsi="Times New Roman" w:cs="Times New Roman"/>
          <w:sz w:val="28"/>
          <w:szCs w:val="28"/>
          <w:lang w:val="uk-UA"/>
        </w:rPr>
        <w:t xml:space="preserve">В’янути, п’ятдесят, в’ється, м’ячик, рум’яний, морквяний, рябіти, медвяний, торф’яний, сузір’я, гарячий, рясно, без’язикий, роз’ярілий, з’явитися, пів-Європи, пів’ящика, ін’єкція, фюзеляж, кар’єра.    </w:t>
      </w:r>
    </w:p>
    <w:p w:rsidR="00C4124F" w:rsidRPr="00496DE4" w:rsidRDefault="00C4124F" w:rsidP="007C67DD">
      <w:pPr>
        <w:pStyle w:val="ListParagraph"/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3.3 </w:t>
      </w:r>
      <w:r w:rsidRPr="00496DE4">
        <w:rPr>
          <w:rFonts w:ascii="Times New Roman" w:hAnsi="Times New Roman" w:cs="Times New Roman"/>
          <w:b/>
          <w:bCs/>
          <w:sz w:val="28"/>
          <w:szCs w:val="28"/>
          <w:lang w:val="uk-UA"/>
        </w:rPr>
        <w:t>Заключна частина</w:t>
      </w:r>
    </w:p>
    <w:p w:rsidR="00C4124F" w:rsidRPr="00496DE4" w:rsidRDefault="00C4124F" w:rsidP="007C67DD">
      <w:pPr>
        <w:pStyle w:val="ListParagraph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5. </w:t>
      </w:r>
      <w:r w:rsidRPr="00C93128">
        <w:rPr>
          <w:rFonts w:ascii="Times New Roman" w:hAnsi="Times New Roman" w:cs="Times New Roman"/>
          <w:b/>
          <w:sz w:val="28"/>
          <w:szCs w:val="28"/>
          <w:lang w:val="uk-UA"/>
        </w:rPr>
        <w:t>Систематизація і узагальнення знань</w:t>
      </w:r>
    </w:p>
    <w:p w:rsidR="00C4124F" w:rsidRPr="00496DE4" w:rsidRDefault="00C4124F" w:rsidP="007C67DD">
      <w:pPr>
        <w:pStyle w:val="ListParagraph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5.1 </w:t>
      </w:r>
      <w:r w:rsidRPr="00496DE4">
        <w:rPr>
          <w:rFonts w:ascii="Times New Roman" w:hAnsi="Times New Roman" w:cs="Times New Roman"/>
          <w:sz w:val="28"/>
          <w:szCs w:val="28"/>
          <w:lang w:val="uk-UA"/>
        </w:rPr>
        <w:t>Асоціативна гра «Відгадай слово». (Асоціативно описати слово, щоб його можна було відгадати). Ключ. З перших букв відгадани</w:t>
      </w:r>
      <w:r>
        <w:rPr>
          <w:rFonts w:ascii="Times New Roman" w:hAnsi="Times New Roman" w:cs="Times New Roman"/>
          <w:sz w:val="28"/>
          <w:szCs w:val="28"/>
          <w:lang w:val="uk-UA"/>
        </w:rPr>
        <w:t>х слів прочитати загадане слово</w:t>
      </w:r>
    </w:p>
    <w:p w:rsidR="00C4124F" w:rsidRPr="00496DE4" w:rsidRDefault="00C4124F" w:rsidP="007C67DD">
      <w:pPr>
        <w:pStyle w:val="ListParagraph"/>
        <w:spacing w:line="360" w:lineRule="auto"/>
        <w:ind w:left="10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7DEF">
        <w:rPr>
          <w:rFonts w:ascii="Times New Roman" w:hAnsi="Times New Roman" w:cs="Times New Roman"/>
          <w:b/>
          <w:bCs/>
          <w:sz w:val="28"/>
          <w:szCs w:val="28"/>
          <w:lang w:val="uk-UA"/>
        </w:rPr>
        <w:t>а</w:t>
      </w:r>
      <w:r w:rsidRPr="00496DE4">
        <w:rPr>
          <w:rFonts w:ascii="Times New Roman" w:hAnsi="Times New Roman" w:cs="Times New Roman"/>
          <w:sz w:val="28"/>
          <w:szCs w:val="28"/>
          <w:lang w:val="uk-UA"/>
        </w:rPr>
        <w:t>рф</w:t>
      </w:r>
      <w:r w:rsidRPr="00717DEF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Pr="00496DE4">
        <w:rPr>
          <w:rFonts w:ascii="Times New Roman" w:hAnsi="Times New Roman" w:cs="Times New Roman"/>
          <w:sz w:val="28"/>
          <w:szCs w:val="28"/>
          <w:lang w:val="uk-UA"/>
        </w:rPr>
        <w:t>яр</w:t>
      </w:r>
    </w:p>
    <w:p w:rsidR="00C4124F" w:rsidRPr="00496DE4" w:rsidRDefault="00C4124F" w:rsidP="007C67DD">
      <w:pPr>
        <w:pStyle w:val="ListParagraph"/>
        <w:spacing w:line="360" w:lineRule="auto"/>
        <w:ind w:left="10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6DE4">
        <w:rPr>
          <w:rFonts w:ascii="Times New Roman" w:hAnsi="Times New Roman" w:cs="Times New Roman"/>
          <w:b/>
          <w:bCs/>
          <w:sz w:val="28"/>
          <w:szCs w:val="28"/>
          <w:lang w:val="uk-UA"/>
        </w:rPr>
        <w:t>п</w:t>
      </w:r>
      <w:r w:rsidRPr="00496DE4">
        <w:rPr>
          <w:rFonts w:ascii="Times New Roman" w:hAnsi="Times New Roman" w:cs="Times New Roman"/>
          <w:sz w:val="28"/>
          <w:szCs w:val="28"/>
          <w:lang w:val="uk-UA"/>
        </w:rPr>
        <w:t>рем’</w:t>
      </w:r>
      <w:r w:rsidRPr="00717DEF">
        <w:rPr>
          <w:rFonts w:ascii="Times New Roman" w:hAnsi="Times New Roman" w:cs="Times New Roman"/>
          <w:sz w:val="28"/>
          <w:szCs w:val="28"/>
          <w:lang w:val="uk-UA"/>
        </w:rPr>
        <w:t>єра</w:t>
      </w:r>
    </w:p>
    <w:p w:rsidR="00C4124F" w:rsidRPr="00496DE4" w:rsidRDefault="00C4124F" w:rsidP="00717DEF">
      <w:pPr>
        <w:pStyle w:val="ListParagraph"/>
        <w:spacing w:line="360" w:lineRule="auto"/>
        <w:ind w:left="10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6DE4">
        <w:rPr>
          <w:rFonts w:ascii="Times New Roman" w:hAnsi="Times New Roman" w:cs="Times New Roman"/>
          <w:b/>
          <w:bCs/>
          <w:sz w:val="28"/>
          <w:szCs w:val="28"/>
          <w:lang w:val="uk-UA"/>
        </w:rPr>
        <w:t>о</w:t>
      </w:r>
      <w:r w:rsidRPr="00496DE4">
        <w:rPr>
          <w:rFonts w:ascii="Times New Roman" w:hAnsi="Times New Roman" w:cs="Times New Roman"/>
          <w:sz w:val="28"/>
          <w:szCs w:val="28"/>
          <w:lang w:val="uk-UA"/>
        </w:rPr>
        <w:t>б’єм</w:t>
      </w:r>
    </w:p>
    <w:p w:rsidR="00C4124F" w:rsidRPr="00496DE4" w:rsidRDefault="00C4124F" w:rsidP="00717DEF">
      <w:pPr>
        <w:pStyle w:val="ListParagraph"/>
        <w:spacing w:line="360" w:lineRule="auto"/>
        <w:ind w:left="10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6DE4">
        <w:rPr>
          <w:rFonts w:ascii="Times New Roman" w:hAnsi="Times New Roman" w:cs="Times New Roman"/>
          <w:b/>
          <w:bCs/>
          <w:sz w:val="28"/>
          <w:szCs w:val="28"/>
          <w:lang w:val="uk-UA"/>
        </w:rPr>
        <w:t>с</w:t>
      </w:r>
      <w:r w:rsidRPr="00496DE4">
        <w:rPr>
          <w:rFonts w:ascii="Times New Roman" w:hAnsi="Times New Roman" w:cs="Times New Roman"/>
          <w:sz w:val="28"/>
          <w:szCs w:val="28"/>
          <w:lang w:val="uk-UA"/>
        </w:rPr>
        <w:t>олов’ї</w:t>
      </w:r>
    </w:p>
    <w:p w:rsidR="00C4124F" w:rsidRPr="00496DE4" w:rsidRDefault="00C4124F" w:rsidP="00717DEF">
      <w:pPr>
        <w:pStyle w:val="ListParagraph"/>
        <w:spacing w:line="360" w:lineRule="auto"/>
        <w:ind w:left="10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6DE4">
        <w:rPr>
          <w:rFonts w:ascii="Times New Roman" w:hAnsi="Times New Roman" w:cs="Times New Roman"/>
          <w:b/>
          <w:bCs/>
          <w:sz w:val="28"/>
          <w:szCs w:val="28"/>
          <w:lang w:val="uk-UA"/>
        </w:rPr>
        <w:t>т</w:t>
      </w:r>
      <w:r w:rsidRPr="00496DE4">
        <w:rPr>
          <w:rFonts w:ascii="Times New Roman" w:hAnsi="Times New Roman" w:cs="Times New Roman"/>
          <w:sz w:val="28"/>
          <w:szCs w:val="28"/>
          <w:lang w:val="uk-UA"/>
        </w:rPr>
        <w:t>орф’яний</w:t>
      </w:r>
    </w:p>
    <w:p w:rsidR="00C4124F" w:rsidRPr="00496DE4" w:rsidRDefault="00C4124F" w:rsidP="00717DEF">
      <w:pPr>
        <w:pStyle w:val="ListParagraph"/>
        <w:spacing w:line="360" w:lineRule="auto"/>
        <w:ind w:left="10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6DE4">
        <w:rPr>
          <w:rFonts w:ascii="Times New Roman" w:hAnsi="Times New Roman" w:cs="Times New Roman"/>
          <w:b/>
          <w:bCs/>
          <w:sz w:val="28"/>
          <w:szCs w:val="28"/>
          <w:lang w:val="uk-UA"/>
        </w:rPr>
        <w:t>р</w:t>
      </w:r>
      <w:r w:rsidRPr="00496DE4">
        <w:rPr>
          <w:rFonts w:ascii="Times New Roman" w:hAnsi="Times New Roman" w:cs="Times New Roman"/>
          <w:sz w:val="28"/>
          <w:szCs w:val="28"/>
          <w:lang w:val="uk-UA"/>
        </w:rPr>
        <w:t>оз’єднати</w:t>
      </w:r>
    </w:p>
    <w:p w:rsidR="00C4124F" w:rsidRPr="00496DE4" w:rsidRDefault="00C4124F" w:rsidP="00717DEF">
      <w:pPr>
        <w:pStyle w:val="ListParagraph"/>
        <w:spacing w:line="360" w:lineRule="auto"/>
        <w:ind w:left="10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6DE4">
        <w:rPr>
          <w:rFonts w:ascii="Times New Roman" w:hAnsi="Times New Roman" w:cs="Times New Roman"/>
          <w:b/>
          <w:bCs/>
          <w:sz w:val="28"/>
          <w:szCs w:val="28"/>
          <w:lang w:val="uk-UA"/>
        </w:rPr>
        <w:t>о</w:t>
      </w:r>
      <w:r w:rsidRPr="00496DE4">
        <w:rPr>
          <w:rFonts w:ascii="Times New Roman" w:hAnsi="Times New Roman" w:cs="Times New Roman"/>
          <w:sz w:val="28"/>
          <w:szCs w:val="28"/>
          <w:lang w:val="uk-UA"/>
        </w:rPr>
        <w:t>б’єкт</w:t>
      </w:r>
    </w:p>
    <w:p w:rsidR="00C4124F" w:rsidRPr="00496DE4" w:rsidRDefault="00C4124F" w:rsidP="00717DEF">
      <w:pPr>
        <w:pStyle w:val="ListParagraph"/>
        <w:spacing w:line="360" w:lineRule="auto"/>
        <w:ind w:left="10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6DE4">
        <w:rPr>
          <w:rFonts w:ascii="Times New Roman" w:hAnsi="Times New Roman" w:cs="Times New Roman"/>
          <w:b/>
          <w:bCs/>
          <w:sz w:val="28"/>
          <w:szCs w:val="28"/>
          <w:lang w:val="uk-UA"/>
        </w:rPr>
        <w:t>ф</w:t>
      </w:r>
      <w:r w:rsidRPr="00496DE4">
        <w:rPr>
          <w:rFonts w:ascii="Times New Roman" w:hAnsi="Times New Roman" w:cs="Times New Roman"/>
          <w:sz w:val="28"/>
          <w:szCs w:val="28"/>
          <w:lang w:val="uk-UA"/>
        </w:rPr>
        <w:t>отоательє</w:t>
      </w:r>
    </w:p>
    <w:p w:rsidR="00C4124F" w:rsidRDefault="00C4124F" w:rsidP="004858B8">
      <w:pPr>
        <w:pStyle w:val="ListParagraph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4124F" w:rsidRPr="00496DE4" w:rsidRDefault="00C4124F" w:rsidP="004858B8">
      <w:pPr>
        <w:pStyle w:val="ListParagraph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5.2 </w:t>
      </w:r>
      <w:r w:rsidRPr="00496DE4">
        <w:rPr>
          <w:rFonts w:ascii="Times New Roman" w:hAnsi="Times New Roman" w:cs="Times New Roman"/>
          <w:sz w:val="28"/>
          <w:szCs w:val="28"/>
          <w:lang w:val="uk-UA"/>
        </w:rPr>
        <w:t>Тестові завдання «Правопис м’якого знака та апострофа»</w:t>
      </w:r>
    </w:p>
    <w:p w:rsidR="00C4124F" w:rsidRPr="00496DE4" w:rsidRDefault="00C4124F" w:rsidP="007C67DD">
      <w:pPr>
        <w:pStyle w:val="ListParagraph"/>
        <w:spacing w:after="0" w:line="360" w:lineRule="auto"/>
        <w:ind w:left="540" w:firstLine="18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496DE4">
        <w:rPr>
          <w:rFonts w:ascii="Times New Roman" w:hAnsi="Times New Roman" w:cs="Times New Roman"/>
          <w:b/>
          <w:bCs/>
          <w:sz w:val="28"/>
          <w:szCs w:val="28"/>
          <w:lang w:val="uk-UA"/>
        </w:rPr>
        <w:t>І варіант</w:t>
      </w:r>
    </w:p>
    <w:p w:rsidR="00C4124F" w:rsidRPr="00496DE4" w:rsidRDefault="00C4124F" w:rsidP="007C67DD">
      <w:pPr>
        <w:pStyle w:val="ListParagraph"/>
        <w:spacing w:after="0" w:line="360" w:lineRule="auto"/>
        <w:ind w:left="540" w:firstLine="1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Pr="00496DE4">
        <w:rPr>
          <w:rFonts w:ascii="Times New Roman" w:hAnsi="Times New Roman" w:cs="Times New Roman"/>
          <w:sz w:val="28"/>
          <w:szCs w:val="28"/>
          <w:lang w:val="uk-UA"/>
        </w:rPr>
        <w:t>Апостроф треба писати на місці пропуску в словах рядка</w:t>
      </w:r>
    </w:p>
    <w:p w:rsidR="00C4124F" w:rsidRPr="00496DE4" w:rsidRDefault="00C4124F" w:rsidP="00B50509">
      <w:pPr>
        <w:pStyle w:val="ListParagraph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6DE4">
        <w:rPr>
          <w:rFonts w:ascii="Times New Roman" w:hAnsi="Times New Roman" w:cs="Times New Roman"/>
          <w:sz w:val="28"/>
          <w:szCs w:val="28"/>
          <w:lang w:val="uk-UA"/>
        </w:rPr>
        <w:t>А широке подвір…я, свіже п…юре</w:t>
      </w:r>
    </w:p>
    <w:p w:rsidR="00C4124F" w:rsidRPr="00496DE4" w:rsidRDefault="00C4124F" w:rsidP="00B50509">
      <w:pPr>
        <w:pStyle w:val="ListParagraph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6DE4">
        <w:rPr>
          <w:rFonts w:ascii="Times New Roman" w:hAnsi="Times New Roman" w:cs="Times New Roman"/>
          <w:sz w:val="28"/>
          <w:szCs w:val="28"/>
          <w:lang w:val="uk-UA"/>
        </w:rPr>
        <w:t>Б духм…яний хліб, моєю любов…ю</w:t>
      </w:r>
    </w:p>
    <w:p w:rsidR="00C4124F" w:rsidRPr="00496DE4" w:rsidRDefault="00C4124F" w:rsidP="00B50509">
      <w:pPr>
        <w:pStyle w:val="ListParagraph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6DE4">
        <w:rPr>
          <w:rFonts w:ascii="Times New Roman" w:hAnsi="Times New Roman" w:cs="Times New Roman"/>
          <w:sz w:val="28"/>
          <w:szCs w:val="28"/>
          <w:lang w:val="uk-UA"/>
        </w:rPr>
        <w:t>В роз…яснити правило, нове ател…є</w:t>
      </w:r>
    </w:p>
    <w:p w:rsidR="00C4124F" w:rsidRPr="00496DE4" w:rsidRDefault="00C4124F" w:rsidP="00B50509">
      <w:pPr>
        <w:pStyle w:val="ListParagraph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6DE4">
        <w:rPr>
          <w:rFonts w:ascii="Times New Roman" w:hAnsi="Times New Roman" w:cs="Times New Roman"/>
          <w:sz w:val="28"/>
          <w:szCs w:val="28"/>
          <w:lang w:val="uk-UA"/>
        </w:rPr>
        <w:t>Г міцний зв…язок, заповнити пів…ями</w:t>
      </w:r>
    </w:p>
    <w:p w:rsidR="00C4124F" w:rsidRPr="00496DE4" w:rsidRDefault="00C4124F" w:rsidP="007C67DD">
      <w:pPr>
        <w:pStyle w:val="ListParagraph"/>
        <w:spacing w:after="0" w:line="360" w:lineRule="auto"/>
        <w:ind w:left="540" w:firstLine="1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96DE4">
        <w:rPr>
          <w:rFonts w:ascii="Times New Roman" w:hAnsi="Times New Roman" w:cs="Times New Roman"/>
          <w:sz w:val="28"/>
          <w:szCs w:val="28"/>
          <w:lang w:val="uk-UA"/>
        </w:rPr>
        <w:t>М’який знак треба писати на місці пропуску в усіх словах рядка</w:t>
      </w:r>
    </w:p>
    <w:p w:rsidR="00C4124F" w:rsidRPr="00496DE4" w:rsidRDefault="00C4124F" w:rsidP="00B50509">
      <w:pPr>
        <w:pStyle w:val="ListParagraph"/>
        <w:spacing w:after="0" w:line="360" w:lineRule="auto"/>
        <w:ind w:left="540"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6DE4">
        <w:rPr>
          <w:rFonts w:ascii="Times New Roman" w:hAnsi="Times New Roman" w:cs="Times New Roman"/>
          <w:sz w:val="28"/>
          <w:szCs w:val="28"/>
          <w:lang w:val="uk-UA"/>
        </w:rPr>
        <w:t>А глян…те, промін…чик, слиз…кий</w:t>
      </w:r>
    </w:p>
    <w:p w:rsidR="00C4124F" w:rsidRPr="00496DE4" w:rsidRDefault="00C4124F" w:rsidP="00B50509">
      <w:pPr>
        <w:pStyle w:val="ListParagraph"/>
        <w:spacing w:after="0" w:line="360" w:lineRule="auto"/>
        <w:ind w:left="540"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6DE4">
        <w:rPr>
          <w:rFonts w:ascii="Times New Roman" w:hAnsi="Times New Roman" w:cs="Times New Roman"/>
          <w:sz w:val="28"/>
          <w:szCs w:val="28"/>
          <w:lang w:val="uk-UA"/>
        </w:rPr>
        <w:t>Б Уман…щина, дон…чин, рибон…ці</w:t>
      </w:r>
    </w:p>
    <w:p w:rsidR="00C4124F" w:rsidRPr="00496DE4" w:rsidRDefault="00C4124F" w:rsidP="00B50509">
      <w:pPr>
        <w:pStyle w:val="ListParagraph"/>
        <w:spacing w:after="0" w:line="360" w:lineRule="auto"/>
        <w:ind w:left="540"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6DE4">
        <w:rPr>
          <w:rFonts w:ascii="Times New Roman" w:hAnsi="Times New Roman" w:cs="Times New Roman"/>
          <w:sz w:val="28"/>
          <w:szCs w:val="28"/>
          <w:lang w:val="uk-UA"/>
        </w:rPr>
        <w:t>В лікарен…, нян…чити, вишен…ці</w:t>
      </w:r>
    </w:p>
    <w:p w:rsidR="00C4124F" w:rsidRPr="00496DE4" w:rsidRDefault="00C4124F" w:rsidP="00B50509">
      <w:pPr>
        <w:pStyle w:val="ListParagraph"/>
        <w:spacing w:after="0" w:line="360" w:lineRule="auto"/>
        <w:ind w:left="540"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6DE4">
        <w:rPr>
          <w:rFonts w:ascii="Times New Roman" w:hAnsi="Times New Roman" w:cs="Times New Roman"/>
          <w:sz w:val="28"/>
          <w:szCs w:val="28"/>
          <w:lang w:val="uk-UA"/>
        </w:rPr>
        <w:t>Г б’</w:t>
      </w:r>
      <w:r w:rsidRPr="00496DE4">
        <w:rPr>
          <w:rFonts w:ascii="Times New Roman" w:hAnsi="Times New Roman" w:cs="Times New Roman"/>
          <w:sz w:val="28"/>
          <w:szCs w:val="28"/>
          <w:lang w:val="ru-RU"/>
        </w:rPr>
        <w:t>єт…</w:t>
      </w:r>
      <w:r w:rsidRPr="00496DE4">
        <w:rPr>
          <w:rFonts w:ascii="Times New Roman" w:hAnsi="Times New Roman" w:cs="Times New Roman"/>
          <w:sz w:val="28"/>
          <w:szCs w:val="28"/>
          <w:lang w:val="uk-UA"/>
        </w:rPr>
        <w:t>ся, оболон…ський, лл…ється</w:t>
      </w:r>
    </w:p>
    <w:p w:rsidR="00C4124F" w:rsidRPr="00496DE4" w:rsidRDefault="00C4124F" w:rsidP="007C67DD">
      <w:pPr>
        <w:pStyle w:val="ListParagraph"/>
        <w:spacing w:after="0" w:line="360" w:lineRule="auto"/>
        <w:ind w:left="540" w:firstLine="1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r w:rsidRPr="00496DE4">
        <w:rPr>
          <w:rFonts w:ascii="Times New Roman" w:hAnsi="Times New Roman" w:cs="Times New Roman"/>
          <w:sz w:val="28"/>
          <w:szCs w:val="28"/>
          <w:lang w:val="uk-UA"/>
        </w:rPr>
        <w:t>Апостроф треба писати в усіх словах рядка</w:t>
      </w:r>
    </w:p>
    <w:p w:rsidR="00C4124F" w:rsidRPr="00496DE4" w:rsidRDefault="00C4124F" w:rsidP="00AE716E">
      <w:pPr>
        <w:pStyle w:val="ListParagraph"/>
        <w:spacing w:after="0" w:line="360" w:lineRule="auto"/>
        <w:ind w:left="540"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6DE4">
        <w:rPr>
          <w:rFonts w:ascii="Times New Roman" w:hAnsi="Times New Roman" w:cs="Times New Roman"/>
          <w:sz w:val="28"/>
          <w:szCs w:val="28"/>
          <w:lang w:val="uk-UA"/>
        </w:rPr>
        <w:t>А дит…ясла, медв…яний, в…юнець</w:t>
      </w:r>
    </w:p>
    <w:p w:rsidR="00C4124F" w:rsidRPr="00496DE4" w:rsidRDefault="00C4124F" w:rsidP="00AE716E">
      <w:pPr>
        <w:pStyle w:val="ListParagraph"/>
        <w:spacing w:after="0" w:line="360" w:lineRule="auto"/>
        <w:ind w:left="540"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6DE4">
        <w:rPr>
          <w:rFonts w:ascii="Times New Roman" w:hAnsi="Times New Roman" w:cs="Times New Roman"/>
          <w:sz w:val="28"/>
          <w:szCs w:val="28"/>
          <w:lang w:val="uk-UA"/>
        </w:rPr>
        <w:t>Б пів…яйця, В…ячеслав, розп…яття</w:t>
      </w:r>
    </w:p>
    <w:p w:rsidR="00C4124F" w:rsidRPr="00496DE4" w:rsidRDefault="00C4124F" w:rsidP="00AE716E">
      <w:pPr>
        <w:pStyle w:val="ListParagraph"/>
        <w:spacing w:after="0" w:line="360" w:lineRule="auto"/>
        <w:ind w:left="540"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6DE4">
        <w:rPr>
          <w:rFonts w:ascii="Times New Roman" w:hAnsi="Times New Roman" w:cs="Times New Roman"/>
          <w:sz w:val="28"/>
          <w:szCs w:val="28"/>
          <w:lang w:val="uk-UA"/>
        </w:rPr>
        <w:t>В м…ятний, знічев…я, сер…йозний</w:t>
      </w:r>
    </w:p>
    <w:p w:rsidR="00C4124F" w:rsidRPr="00496DE4" w:rsidRDefault="00C4124F" w:rsidP="00AE716E">
      <w:pPr>
        <w:pStyle w:val="ListParagraph"/>
        <w:spacing w:after="0" w:line="360" w:lineRule="auto"/>
        <w:ind w:left="540"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6DE4">
        <w:rPr>
          <w:rFonts w:ascii="Times New Roman" w:hAnsi="Times New Roman" w:cs="Times New Roman"/>
          <w:sz w:val="28"/>
          <w:szCs w:val="28"/>
          <w:lang w:val="uk-UA"/>
        </w:rPr>
        <w:t>Г пред…явник, міжгір…я, різьб…яр</w:t>
      </w:r>
    </w:p>
    <w:p w:rsidR="00C4124F" w:rsidRPr="00496DE4" w:rsidRDefault="00C4124F" w:rsidP="00AE716E">
      <w:pPr>
        <w:pStyle w:val="ListParagraph"/>
        <w:spacing w:after="0" w:line="360" w:lineRule="auto"/>
        <w:ind w:left="540"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6DE4">
        <w:rPr>
          <w:rFonts w:ascii="Times New Roman" w:hAnsi="Times New Roman" w:cs="Times New Roman"/>
          <w:sz w:val="28"/>
          <w:szCs w:val="28"/>
          <w:lang w:val="uk-UA"/>
        </w:rPr>
        <w:t>Д з…ясувати, в…ялити, грав…юра</w:t>
      </w:r>
    </w:p>
    <w:p w:rsidR="00C4124F" w:rsidRPr="00496DE4" w:rsidRDefault="00C4124F" w:rsidP="007C67DD">
      <w:pPr>
        <w:pStyle w:val="ListParagraph"/>
        <w:spacing w:after="0" w:line="360" w:lineRule="auto"/>
        <w:ind w:left="540" w:firstLine="1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4. </w:t>
      </w:r>
      <w:r w:rsidRPr="00496DE4">
        <w:rPr>
          <w:rFonts w:ascii="Times New Roman" w:hAnsi="Times New Roman" w:cs="Times New Roman"/>
          <w:sz w:val="28"/>
          <w:szCs w:val="28"/>
          <w:lang w:val="uk-UA"/>
        </w:rPr>
        <w:t>М’який знак на місці пропуску треба писати в усіх словах</w:t>
      </w:r>
    </w:p>
    <w:p w:rsidR="00C4124F" w:rsidRPr="00496DE4" w:rsidRDefault="00C4124F" w:rsidP="00147998">
      <w:pPr>
        <w:pStyle w:val="ListParagraph"/>
        <w:spacing w:after="0" w:line="360" w:lineRule="auto"/>
        <w:ind w:left="540"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6DE4">
        <w:rPr>
          <w:rFonts w:ascii="Times New Roman" w:hAnsi="Times New Roman" w:cs="Times New Roman"/>
          <w:sz w:val="28"/>
          <w:szCs w:val="28"/>
          <w:lang w:val="uk-UA"/>
        </w:rPr>
        <w:t>А низ…кий, волин…ський, утр…ох</w:t>
      </w:r>
    </w:p>
    <w:p w:rsidR="00C4124F" w:rsidRPr="00496DE4" w:rsidRDefault="00C4124F" w:rsidP="00147998">
      <w:pPr>
        <w:pStyle w:val="ListParagraph"/>
        <w:spacing w:after="0" w:line="360" w:lineRule="auto"/>
        <w:ind w:left="540"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6DE4">
        <w:rPr>
          <w:rFonts w:ascii="Times New Roman" w:hAnsi="Times New Roman" w:cs="Times New Roman"/>
          <w:sz w:val="28"/>
          <w:szCs w:val="28"/>
          <w:lang w:val="uk-UA"/>
        </w:rPr>
        <w:t>Б турец…кий, різ…бяр, нян…чити</w:t>
      </w:r>
    </w:p>
    <w:p w:rsidR="00C4124F" w:rsidRPr="00496DE4" w:rsidRDefault="00C4124F" w:rsidP="00147998">
      <w:pPr>
        <w:pStyle w:val="ListParagraph"/>
        <w:spacing w:after="0" w:line="360" w:lineRule="auto"/>
        <w:ind w:left="540"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6DE4">
        <w:rPr>
          <w:rFonts w:ascii="Times New Roman" w:hAnsi="Times New Roman" w:cs="Times New Roman"/>
          <w:sz w:val="28"/>
          <w:szCs w:val="28"/>
          <w:lang w:val="uk-UA"/>
        </w:rPr>
        <w:t>В рибон…ці, красун…чик, сяд…те</w:t>
      </w:r>
    </w:p>
    <w:p w:rsidR="00C4124F" w:rsidRPr="00496DE4" w:rsidRDefault="00C4124F" w:rsidP="00147998">
      <w:pPr>
        <w:pStyle w:val="ListParagraph"/>
        <w:spacing w:after="0" w:line="360" w:lineRule="auto"/>
        <w:ind w:left="540"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6DE4">
        <w:rPr>
          <w:rFonts w:ascii="Times New Roman" w:hAnsi="Times New Roman" w:cs="Times New Roman"/>
          <w:sz w:val="28"/>
          <w:szCs w:val="28"/>
          <w:lang w:val="uk-UA"/>
        </w:rPr>
        <w:t>Г погод…ся, жен…шень, тон…ший</w:t>
      </w:r>
    </w:p>
    <w:p w:rsidR="00C4124F" w:rsidRPr="00496DE4" w:rsidRDefault="00C4124F" w:rsidP="00147998">
      <w:pPr>
        <w:pStyle w:val="ListParagraph"/>
        <w:spacing w:after="0" w:line="360" w:lineRule="auto"/>
        <w:ind w:left="540"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6DE4">
        <w:rPr>
          <w:rFonts w:ascii="Times New Roman" w:hAnsi="Times New Roman" w:cs="Times New Roman"/>
          <w:sz w:val="28"/>
          <w:szCs w:val="28"/>
          <w:lang w:val="uk-UA"/>
        </w:rPr>
        <w:t>Д винос…те, стежин…ці, т…мяний</w:t>
      </w:r>
    </w:p>
    <w:p w:rsidR="00C4124F" w:rsidRPr="00496DE4" w:rsidRDefault="00C4124F" w:rsidP="007C67DD">
      <w:pPr>
        <w:pStyle w:val="ListParagraph"/>
        <w:spacing w:after="0" w:line="360" w:lineRule="auto"/>
        <w:ind w:left="540" w:firstLine="1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5. </w:t>
      </w:r>
      <w:r w:rsidRPr="00496DE4">
        <w:rPr>
          <w:rFonts w:ascii="Times New Roman" w:hAnsi="Times New Roman" w:cs="Times New Roman"/>
          <w:sz w:val="28"/>
          <w:szCs w:val="28"/>
          <w:lang w:val="uk-UA"/>
        </w:rPr>
        <w:t>М’який знак на місці пропуску треба писати в усіх словах</w:t>
      </w:r>
    </w:p>
    <w:p w:rsidR="00C4124F" w:rsidRPr="00496DE4" w:rsidRDefault="00C4124F" w:rsidP="00E06229">
      <w:pPr>
        <w:pStyle w:val="ListParagraph"/>
        <w:spacing w:after="0" w:line="360" w:lineRule="auto"/>
        <w:ind w:left="540"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6DE4">
        <w:rPr>
          <w:rFonts w:ascii="Times New Roman" w:hAnsi="Times New Roman" w:cs="Times New Roman"/>
          <w:sz w:val="28"/>
          <w:szCs w:val="28"/>
          <w:lang w:val="uk-UA"/>
        </w:rPr>
        <w:t>А умиєт…ся, біл…ший, брин…чати</w:t>
      </w:r>
    </w:p>
    <w:p w:rsidR="00C4124F" w:rsidRPr="00496DE4" w:rsidRDefault="00C4124F" w:rsidP="00E06229">
      <w:pPr>
        <w:pStyle w:val="ListParagraph"/>
        <w:spacing w:after="0" w:line="360" w:lineRule="auto"/>
        <w:ind w:left="540"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6DE4">
        <w:rPr>
          <w:rFonts w:ascii="Times New Roman" w:hAnsi="Times New Roman" w:cs="Times New Roman"/>
          <w:sz w:val="28"/>
          <w:szCs w:val="28"/>
          <w:lang w:val="uk-UA"/>
        </w:rPr>
        <w:t>Б вуз…кий, сніжинон…ці, мен…ше</w:t>
      </w:r>
    </w:p>
    <w:p w:rsidR="00C4124F" w:rsidRPr="00496DE4" w:rsidRDefault="00C4124F" w:rsidP="00E06229">
      <w:pPr>
        <w:pStyle w:val="ListParagraph"/>
        <w:spacing w:after="0" w:line="360" w:lineRule="auto"/>
        <w:ind w:left="540"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6DE4">
        <w:rPr>
          <w:rFonts w:ascii="Times New Roman" w:hAnsi="Times New Roman" w:cs="Times New Roman"/>
          <w:sz w:val="28"/>
          <w:szCs w:val="28"/>
          <w:lang w:val="uk-UA"/>
        </w:rPr>
        <w:t>В їдал…ня, русал…чин, голівон…ці</w:t>
      </w:r>
    </w:p>
    <w:p w:rsidR="00C4124F" w:rsidRPr="00496DE4" w:rsidRDefault="00C4124F" w:rsidP="00E06229">
      <w:pPr>
        <w:pStyle w:val="ListParagraph"/>
        <w:spacing w:after="0" w:line="360" w:lineRule="auto"/>
        <w:ind w:left="540"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6DE4">
        <w:rPr>
          <w:rFonts w:ascii="Times New Roman" w:hAnsi="Times New Roman" w:cs="Times New Roman"/>
          <w:sz w:val="28"/>
          <w:szCs w:val="28"/>
          <w:lang w:val="uk-UA"/>
        </w:rPr>
        <w:t>Г річен…ці, камін…чик, ірпін…ський</w:t>
      </w:r>
    </w:p>
    <w:p w:rsidR="00C4124F" w:rsidRPr="00496DE4" w:rsidRDefault="00C4124F" w:rsidP="007C67DD">
      <w:pPr>
        <w:pStyle w:val="ListParagraph"/>
        <w:spacing w:after="0" w:line="360" w:lineRule="auto"/>
        <w:ind w:left="540" w:firstLine="1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6. </w:t>
      </w:r>
      <w:r w:rsidRPr="00496DE4">
        <w:rPr>
          <w:rFonts w:ascii="Times New Roman" w:hAnsi="Times New Roman" w:cs="Times New Roman"/>
          <w:sz w:val="28"/>
          <w:szCs w:val="28"/>
          <w:lang w:val="uk-UA"/>
        </w:rPr>
        <w:t>Апостроф треба писати в усіх словах рядка</w:t>
      </w:r>
    </w:p>
    <w:p w:rsidR="00C4124F" w:rsidRPr="00496DE4" w:rsidRDefault="00C4124F" w:rsidP="006B45CA">
      <w:pPr>
        <w:pStyle w:val="ListParagraph"/>
        <w:spacing w:after="0" w:line="360" w:lineRule="auto"/>
        <w:ind w:left="540"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6DE4">
        <w:rPr>
          <w:rFonts w:ascii="Times New Roman" w:hAnsi="Times New Roman" w:cs="Times New Roman"/>
          <w:sz w:val="28"/>
          <w:szCs w:val="28"/>
          <w:lang w:val="uk-UA"/>
        </w:rPr>
        <w:t>А дерев…яний, уп…ятьох, духм…яний</w:t>
      </w:r>
    </w:p>
    <w:p w:rsidR="00C4124F" w:rsidRPr="00496DE4" w:rsidRDefault="00C4124F" w:rsidP="006B45CA">
      <w:pPr>
        <w:pStyle w:val="ListParagraph"/>
        <w:spacing w:after="0" w:line="360" w:lineRule="auto"/>
        <w:ind w:left="540"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6DE4">
        <w:rPr>
          <w:rFonts w:ascii="Times New Roman" w:hAnsi="Times New Roman" w:cs="Times New Roman"/>
          <w:sz w:val="28"/>
          <w:szCs w:val="28"/>
          <w:lang w:val="uk-UA"/>
        </w:rPr>
        <w:t>Б м…язистий, хлоп…ятко, помор…янин</w:t>
      </w:r>
    </w:p>
    <w:p w:rsidR="00C4124F" w:rsidRPr="00496DE4" w:rsidRDefault="00C4124F" w:rsidP="006B45CA">
      <w:pPr>
        <w:pStyle w:val="ListParagraph"/>
        <w:spacing w:after="0" w:line="360" w:lineRule="auto"/>
        <w:ind w:left="540"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6DE4">
        <w:rPr>
          <w:rFonts w:ascii="Times New Roman" w:hAnsi="Times New Roman" w:cs="Times New Roman"/>
          <w:sz w:val="28"/>
          <w:szCs w:val="28"/>
          <w:lang w:val="uk-UA"/>
        </w:rPr>
        <w:t>В в…юнкий, розв…язок, подвір…ячко</w:t>
      </w:r>
    </w:p>
    <w:p w:rsidR="00C4124F" w:rsidRPr="00496DE4" w:rsidRDefault="00C4124F" w:rsidP="006B45CA">
      <w:pPr>
        <w:pStyle w:val="ListParagraph"/>
        <w:spacing w:after="0" w:line="360" w:lineRule="auto"/>
        <w:ind w:left="540"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6DE4">
        <w:rPr>
          <w:rFonts w:ascii="Times New Roman" w:hAnsi="Times New Roman" w:cs="Times New Roman"/>
          <w:sz w:val="28"/>
          <w:szCs w:val="28"/>
          <w:lang w:val="uk-UA"/>
        </w:rPr>
        <w:t>Г пів…ящика, Вороб…йов, над…їсти</w:t>
      </w:r>
    </w:p>
    <w:p w:rsidR="00C4124F" w:rsidRPr="00496DE4" w:rsidRDefault="00C4124F" w:rsidP="006B45CA">
      <w:pPr>
        <w:pStyle w:val="ListParagraph"/>
        <w:spacing w:after="0" w:line="360" w:lineRule="auto"/>
        <w:ind w:left="540"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6DE4">
        <w:rPr>
          <w:rFonts w:ascii="Times New Roman" w:hAnsi="Times New Roman" w:cs="Times New Roman"/>
          <w:sz w:val="28"/>
          <w:szCs w:val="28"/>
          <w:lang w:val="uk-UA"/>
        </w:rPr>
        <w:t>Д від…ємний, з…економити, арф…яр</w:t>
      </w:r>
    </w:p>
    <w:p w:rsidR="00C4124F" w:rsidRPr="00496DE4" w:rsidRDefault="00C4124F" w:rsidP="007C67DD">
      <w:pPr>
        <w:pStyle w:val="ListParagraph"/>
        <w:spacing w:after="0" w:line="360" w:lineRule="auto"/>
        <w:ind w:left="540" w:firstLine="1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7. </w:t>
      </w:r>
      <w:r w:rsidRPr="00496DE4">
        <w:rPr>
          <w:rFonts w:ascii="Times New Roman" w:hAnsi="Times New Roman" w:cs="Times New Roman"/>
          <w:sz w:val="28"/>
          <w:szCs w:val="28"/>
          <w:lang w:val="uk-UA"/>
        </w:rPr>
        <w:t>Апостроф треба писати на місці пропуску в усіх словах рядка</w:t>
      </w:r>
    </w:p>
    <w:p w:rsidR="00C4124F" w:rsidRPr="00496DE4" w:rsidRDefault="00C4124F" w:rsidP="000A57E2">
      <w:pPr>
        <w:pStyle w:val="ListParagraph"/>
        <w:spacing w:after="0" w:line="360" w:lineRule="auto"/>
        <w:ind w:left="540"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6DE4">
        <w:rPr>
          <w:rFonts w:ascii="Times New Roman" w:hAnsi="Times New Roman" w:cs="Times New Roman"/>
          <w:sz w:val="28"/>
          <w:szCs w:val="28"/>
          <w:lang w:val="uk-UA"/>
        </w:rPr>
        <w:t>А торф…яний, мавп…ячий, п…янкий</w:t>
      </w:r>
    </w:p>
    <w:p w:rsidR="00C4124F" w:rsidRPr="00496DE4" w:rsidRDefault="00C4124F" w:rsidP="000A57E2">
      <w:pPr>
        <w:pStyle w:val="ListParagraph"/>
        <w:spacing w:after="0" w:line="360" w:lineRule="auto"/>
        <w:ind w:left="540"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6DE4">
        <w:rPr>
          <w:rFonts w:ascii="Times New Roman" w:hAnsi="Times New Roman" w:cs="Times New Roman"/>
          <w:sz w:val="28"/>
          <w:szCs w:val="28"/>
          <w:lang w:val="uk-UA"/>
        </w:rPr>
        <w:t>Б пір…ячко, Св…ятослав, риб…ячий</w:t>
      </w:r>
    </w:p>
    <w:p w:rsidR="00C4124F" w:rsidRPr="00496DE4" w:rsidRDefault="00C4124F" w:rsidP="000A57E2">
      <w:pPr>
        <w:pStyle w:val="ListParagraph"/>
        <w:spacing w:after="0" w:line="360" w:lineRule="auto"/>
        <w:ind w:left="540"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6DE4">
        <w:rPr>
          <w:rFonts w:ascii="Times New Roman" w:hAnsi="Times New Roman" w:cs="Times New Roman"/>
          <w:sz w:val="28"/>
          <w:szCs w:val="28"/>
          <w:lang w:val="uk-UA"/>
        </w:rPr>
        <w:t>В роз…юшити, повір…я, з…агітувати</w:t>
      </w:r>
    </w:p>
    <w:p w:rsidR="00C4124F" w:rsidRPr="00496DE4" w:rsidRDefault="00C4124F" w:rsidP="000A57E2">
      <w:pPr>
        <w:pStyle w:val="ListParagraph"/>
        <w:spacing w:after="0" w:line="360" w:lineRule="auto"/>
        <w:ind w:left="540"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6DE4">
        <w:rPr>
          <w:rFonts w:ascii="Times New Roman" w:hAnsi="Times New Roman" w:cs="Times New Roman"/>
          <w:sz w:val="28"/>
          <w:szCs w:val="28"/>
          <w:lang w:val="uk-UA"/>
        </w:rPr>
        <w:t>Г від…єднати, хутор…янин, Мін…юст</w:t>
      </w:r>
    </w:p>
    <w:p w:rsidR="00C4124F" w:rsidRPr="00496DE4" w:rsidRDefault="00C4124F" w:rsidP="000A57E2">
      <w:pPr>
        <w:pStyle w:val="ListParagraph"/>
        <w:spacing w:after="0" w:line="360" w:lineRule="auto"/>
        <w:ind w:left="540"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6DE4">
        <w:rPr>
          <w:rFonts w:ascii="Times New Roman" w:hAnsi="Times New Roman" w:cs="Times New Roman"/>
          <w:sz w:val="28"/>
          <w:szCs w:val="28"/>
          <w:lang w:val="uk-UA"/>
        </w:rPr>
        <w:t>Д бур…янець, пів…яблука, Лук…ян</w:t>
      </w:r>
    </w:p>
    <w:p w:rsidR="00C4124F" w:rsidRPr="00496DE4" w:rsidRDefault="00C4124F" w:rsidP="007C67DD">
      <w:pPr>
        <w:pStyle w:val="ListParagraph"/>
        <w:spacing w:after="0" w:line="360" w:lineRule="auto"/>
        <w:ind w:left="540" w:firstLine="1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8. </w:t>
      </w:r>
      <w:r w:rsidRPr="00496DE4">
        <w:rPr>
          <w:rFonts w:ascii="Times New Roman" w:hAnsi="Times New Roman" w:cs="Times New Roman"/>
          <w:sz w:val="28"/>
          <w:szCs w:val="28"/>
          <w:lang w:val="uk-UA"/>
        </w:rPr>
        <w:t>М’який знак треба писати на місці пропуску в усіх словах рядка</w:t>
      </w:r>
    </w:p>
    <w:p w:rsidR="00C4124F" w:rsidRPr="00496DE4" w:rsidRDefault="00C4124F" w:rsidP="003173F8">
      <w:pPr>
        <w:pStyle w:val="ListParagraph"/>
        <w:spacing w:after="0" w:line="360" w:lineRule="auto"/>
        <w:ind w:left="540"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6DE4">
        <w:rPr>
          <w:rFonts w:ascii="Times New Roman" w:hAnsi="Times New Roman" w:cs="Times New Roman"/>
          <w:sz w:val="28"/>
          <w:szCs w:val="28"/>
          <w:lang w:val="uk-UA"/>
        </w:rPr>
        <w:t>А брун…ці, рибал…ство, промін…ці</w:t>
      </w:r>
    </w:p>
    <w:p w:rsidR="00C4124F" w:rsidRPr="00496DE4" w:rsidRDefault="00C4124F" w:rsidP="003173F8">
      <w:pPr>
        <w:pStyle w:val="ListParagraph"/>
        <w:spacing w:after="0" w:line="360" w:lineRule="auto"/>
        <w:ind w:left="540"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6DE4">
        <w:rPr>
          <w:rFonts w:ascii="Times New Roman" w:hAnsi="Times New Roman" w:cs="Times New Roman"/>
          <w:sz w:val="28"/>
          <w:szCs w:val="28"/>
          <w:lang w:val="uk-UA"/>
        </w:rPr>
        <w:t>Б запоріз…кий, дивуєт…ся, дон…ці</w:t>
      </w:r>
    </w:p>
    <w:p w:rsidR="00C4124F" w:rsidRPr="00496DE4" w:rsidRDefault="00C4124F" w:rsidP="003173F8">
      <w:pPr>
        <w:pStyle w:val="ListParagraph"/>
        <w:spacing w:after="0" w:line="360" w:lineRule="auto"/>
        <w:ind w:left="540"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6DE4">
        <w:rPr>
          <w:rFonts w:ascii="Times New Roman" w:hAnsi="Times New Roman" w:cs="Times New Roman"/>
          <w:sz w:val="28"/>
          <w:szCs w:val="28"/>
          <w:lang w:val="uk-UA"/>
        </w:rPr>
        <w:t>В порад…те, пан…ський, жмен…ці</w:t>
      </w:r>
    </w:p>
    <w:p w:rsidR="00C4124F" w:rsidRPr="00496DE4" w:rsidRDefault="00C4124F" w:rsidP="003173F8">
      <w:pPr>
        <w:pStyle w:val="ListParagraph"/>
        <w:spacing w:after="0" w:line="360" w:lineRule="auto"/>
        <w:ind w:left="540"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6DE4">
        <w:rPr>
          <w:rFonts w:ascii="Times New Roman" w:hAnsi="Times New Roman" w:cs="Times New Roman"/>
          <w:sz w:val="28"/>
          <w:szCs w:val="28"/>
          <w:lang w:val="uk-UA"/>
        </w:rPr>
        <w:t>Г пал…ці, доглян…те, кобзар…ський</w:t>
      </w:r>
    </w:p>
    <w:p w:rsidR="00C4124F" w:rsidRPr="00496DE4" w:rsidRDefault="00C4124F" w:rsidP="003173F8">
      <w:pPr>
        <w:pStyle w:val="ListParagraph"/>
        <w:spacing w:after="0" w:line="360" w:lineRule="auto"/>
        <w:ind w:left="540"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6DE4">
        <w:rPr>
          <w:rFonts w:ascii="Times New Roman" w:hAnsi="Times New Roman" w:cs="Times New Roman"/>
          <w:sz w:val="28"/>
          <w:szCs w:val="28"/>
          <w:lang w:val="uk-UA"/>
        </w:rPr>
        <w:t>Д голубон…ці, грец…кий, корін…чик</w:t>
      </w:r>
    </w:p>
    <w:p w:rsidR="00C4124F" w:rsidRPr="00496DE4" w:rsidRDefault="00C4124F" w:rsidP="007C67DD">
      <w:pPr>
        <w:pStyle w:val="ListParagraph"/>
        <w:spacing w:after="0" w:line="360" w:lineRule="auto"/>
        <w:ind w:left="540" w:firstLine="1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9. </w:t>
      </w:r>
      <w:r w:rsidRPr="00496DE4">
        <w:rPr>
          <w:rFonts w:ascii="Times New Roman" w:hAnsi="Times New Roman" w:cs="Times New Roman"/>
          <w:sz w:val="28"/>
          <w:szCs w:val="28"/>
          <w:lang w:val="uk-UA"/>
        </w:rPr>
        <w:t>Апостроф треба писати на місці пропуску в усіх словах рядка</w:t>
      </w:r>
    </w:p>
    <w:p w:rsidR="00C4124F" w:rsidRPr="00496DE4" w:rsidRDefault="00C4124F" w:rsidP="003173F8">
      <w:pPr>
        <w:pStyle w:val="ListParagraph"/>
        <w:spacing w:after="0" w:line="360" w:lineRule="auto"/>
        <w:ind w:left="540"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6DE4">
        <w:rPr>
          <w:rFonts w:ascii="Times New Roman" w:hAnsi="Times New Roman" w:cs="Times New Roman"/>
          <w:sz w:val="28"/>
          <w:szCs w:val="28"/>
          <w:lang w:val="uk-UA"/>
        </w:rPr>
        <w:t>А роз…ївся, сухом…ятка, моркв…яний</w:t>
      </w:r>
    </w:p>
    <w:p w:rsidR="00C4124F" w:rsidRPr="00496DE4" w:rsidRDefault="00C4124F" w:rsidP="003173F8">
      <w:pPr>
        <w:pStyle w:val="ListParagraph"/>
        <w:spacing w:after="0" w:line="360" w:lineRule="auto"/>
        <w:ind w:left="540"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6DE4">
        <w:rPr>
          <w:rFonts w:ascii="Times New Roman" w:hAnsi="Times New Roman" w:cs="Times New Roman"/>
          <w:sz w:val="28"/>
          <w:szCs w:val="28"/>
          <w:lang w:val="uk-UA"/>
        </w:rPr>
        <w:t>Б Солов…яненко, ател…є, без…ядерний</w:t>
      </w:r>
    </w:p>
    <w:p w:rsidR="00C4124F" w:rsidRPr="00496DE4" w:rsidRDefault="00C4124F" w:rsidP="003173F8">
      <w:pPr>
        <w:pStyle w:val="ListParagraph"/>
        <w:spacing w:after="0" w:line="360" w:lineRule="auto"/>
        <w:ind w:left="540"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6DE4">
        <w:rPr>
          <w:rFonts w:ascii="Times New Roman" w:hAnsi="Times New Roman" w:cs="Times New Roman"/>
          <w:sz w:val="28"/>
          <w:szCs w:val="28"/>
          <w:lang w:val="uk-UA"/>
        </w:rPr>
        <w:t>В черв…ячок, бур…яний, запам…ятати</w:t>
      </w:r>
    </w:p>
    <w:p w:rsidR="00C4124F" w:rsidRPr="00496DE4" w:rsidRDefault="00C4124F" w:rsidP="003173F8">
      <w:pPr>
        <w:pStyle w:val="ListParagraph"/>
        <w:spacing w:after="0" w:line="360" w:lineRule="auto"/>
        <w:ind w:left="540"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6DE4">
        <w:rPr>
          <w:rFonts w:ascii="Times New Roman" w:hAnsi="Times New Roman" w:cs="Times New Roman"/>
          <w:sz w:val="28"/>
          <w:szCs w:val="28"/>
          <w:lang w:val="uk-UA"/>
        </w:rPr>
        <w:t>Г кар…єра, розм…якшити, переб…єшся</w:t>
      </w:r>
    </w:p>
    <w:p w:rsidR="00C4124F" w:rsidRPr="00496DE4" w:rsidRDefault="00C4124F" w:rsidP="003173F8">
      <w:pPr>
        <w:pStyle w:val="ListParagraph"/>
        <w:spacing w:after="0" w:line="360" w:lineRule="auto"/>
        <w:ind w:left="540"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6DE4">
        <w:rPr>
          <w:rFonts w:ascii="Times New Roman" w:hAnsi="Times New Roman" w:cs="Times New Roman"/>
          <w:sz w:val="28"/>
          <w:szCs w:val="28"/>
          <w:lang w:val="uk-UA"/>
        </w:rPr>
        <w:t>Д роз…яснити, дез…активація, з…єднати</w:t>
      </w:r>
    </w:p>
    <w:p w:rsidR="00C4124F" w:rsidRPr="00496DE4" w:rsidRDefault="00C4124F" w:rsidP="007C67DD">
      <w:pPr>
        <w:pStyle w:val="ListParagraph"/>
        <w:spacing w:after="0" w:line="360" w:lineRule="auto"/>
        <w:ind w:left="540" w:firstLine="1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10. </w:t>
      </w:r>
      <w:r w:rsidRPr="00496DE4">
        <w:rPr>
          <w:rFonts w:ascii="Times New Roman" w:hAnsi="Times New Roman" w:cs="Times New Roman"/>
          <w:sz w:val="28"/>
          <w:szCs w:val="28"/>
          <w:lang w:val="uk-UA"/>
        </w:rPr>
        <w:t>Апостроф треба писати на місці пропуску в усіх словах рядка</w:t>
      </w:r>
    </w:p>
    <w:p w:rsidR="00C4124F" w:rsidRPr="00496DE4" w:rsidRDefault="00C4124F" w:rsidP="008E7CCD">
      <w:pPr>
        <w:pStyle w:val="ListParagraph"/>
        <w:spacing w:after="0" w:line="360" w:lineRule="auto"/>
        <w:ind w:left="540"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6DE4">
        <w:rPr>
          <w:rFonts w:ascii="Times New Roman" w:hAnsi="Times New Roman" w:cs="Times New Roman"/>
          <w:sz w:val="28"/>
          <w:szCs w:val="28"/>
          <w:lang w:val="uk-UA"/>
        </w:rPr>
        <w:t>А п…явка, безриб…я, бр…язкіт</w:t>
      </w:r>
    </w:p>
    <w:p w:rsidR="00C4124F" w:rsidRPr="00496DE4" w:rsidRDefault="00C4124F" w:rsidP="008E7CCD">
      <w:pPr>
        <w:pStyle w:val="ListParagraph"/>
        <w:spacing w:after="0" w:line="360" w:lineRule="auto"/>
        <w:ind w:left="540"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6DE4">
        <w:rPr>
          <w:rFonts w:ascii="Times New Roman" w:hAnsi="Times New Roman" w:cs="Times New Roman"/>
          <w:sz w:val="28"/>
          <w:szCs w:val="28"/>
          <w:lang w:val="uk-UA"/>
        </w:rPr>
        <w:t>Б об…єм, манік…юр, прем…єра</w:t>
      </w:r>
    </w:p>
    <w:p w:rsidR="00C4124F" w:rsidRPr="00496DE4" w:rsidRDefault="00C4124F" w:rsidP="008E7CCD">
      <w:pPr>
        <w:pStyle w:val="ListParagraph"/>
        <w:spacing w:after="0" w:line="360" w:lineRule="auto"/>
        <w:ind w:left="540"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6DE4">
        <w:rPr>
          <w:rFonts w:ascii="Times New Roman" w:hAnsi="Times New Roman" w:cs="Times New Roman"/>
          <w:sz w:val="28"/>
          <w:szCs w:val="28"/>
          <w:lang w:val="uk-UA"/>
        </w:rPr>
        <w:t>В дит…ясла, в…юн, ф…юзеляж</w:t>
      </w:r>
    </w:p>
    <w:p w:rsidR="00C4124F" w:rsidRPr="00496DE4" w:rsidRDefault="00C4124F" w:rsidP="008E7CCD">
      <w:pPr>
        <w:pStyle w:val="ListParagraph"/>
        <w:spacing w:after="0" w:line="360" w:lineRule="auto"/>
        <w:ind w:left="540"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6DE4">
        <w:rPr>
          <w:rFonts w:ascii="Times New Roman" w:hAnsi="Times New Roman" w:cs="Times New Roman"/>
          <w:sz w:val="28"/>
          <w:szCs w:val="28"/>
          <w:lang w:val="uk-UA"/>
        </w:rPr>
        <w:t>Г інтер…єр, ін…єкція, узгір…я</w:t>
      </w:r>
    </w:p>
    <w:p w:rsidR="00C4124F" w:rsidRPr="00496DE4" w:rsidRDefault="00C4124F" w:rsidP="007C67DD">
      <w:pPr>
        <w:pStyle w:val="ListParagraph"/>
        <w:spacing w:after="0" w:line="360" w:lineRule="auto"/>
        <w:ind w:left="540" w:firstLine="1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11. </w:t>
      </w:r>
      <w:r w:rsidRPr="00496DE4">
        <w:rPr>
          <w:rFonts w:ascii="Times New Roman" w:hAnsi="Times New Roman" w:cs="Times New Roman"/>
          <w:sz w:val="28"/>
          <w:szCs w:val="28"/>
          <w:lang w:val="uk-UA"/>
        </w:rPr>
        <w:t>Апостроф треба писати на місці пропуску в усіх словах рядка</w:t>
      </w:r>
    </w:p>
    <w:p w:rsidR="00C4124F" w:rsidRPr="00496DE4" w:rsidRDefault="00C4124F" w:rsidP="0024396F">
      <w:pPr>
        <w:pStyle w:val="ListParagraph"/>
        <w:spacing w:after="0" w:line="360" w:lineRule="auto"/>
        <w:ind w:left="540"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6DE4">
        <w:rPr>
          <w:rFonts w:ascii="Times New Roman" w:hAnsi="Times New Roman" w:cs="Times New Roman"/>
          <w:sz w:val="28"/>
          <w:szCs w:val="28"/>
          <w:lang w:val="uk-UA"/>
        </w:rPr>
        <w:t>А подвір…я, розм…якшити, торф…яний</w:t>
      </w:r>
    </w:p>
    <w:p w:rsidR="00C4124F" w:rsidRPr="00496DE4" w:rsidRDefault="00C4124F" w:rsidP="0024396F">
      <w:pPr>
        <w:pStyle w:val="ListParagraph"/>
        <w:spacing w:after="0" w:line="360" w:lineRule="auto"/>
        <w:ind w:left="540"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6DE4">
        <w:rPr>
          <w:rFonts w:ascii="Times New Roman" w:hAnsi="Times New Roman" w:cs="Times New Roman"/>
          <w:sz w:val="28"/>
          <w:szCs w:val="28"/>
          <w:lang w:val="uk-UA"/>
        </w:rPr>
        <w:t>Б пів…яблука, роз…юшити, духм…яний</w:t>
      </w:r>
    </w:p>
    <w:p w:rsidR="00C4124F" w:rsidRPr="00496DE4" w:rsidRDefault="00C4124F" w:rsidP="0024396F">
      <w:pPr>
        <w:pStyle w:val="ListParagraph"/>
        <w:spacing w:after="0" w:line="360" w:lineRule="auto"/>
        <w:ind w:left="540"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6DE4">
        <w:rPr>
          <w:rFonts w:ascii="Times New Roman" w:hAnsi="Times New Roman" w:cs="Times New Roman"/>
          <w:sz w:val="28"/>
          <w:szCs w:val="28"/>
          <w:lang w:val="uk-UA"/>
        </w:rPr>
        <w:t>В пам…ять, комп…ютерний, сер…йозний</w:t>
      </w:r>
    </w:p>
    <w:p w:rsidR="00C4124F" w:rsidRPr="00496DE4" w:rsidRDefault="00C4124F" w:rsidP="0024396F">
      <w:pPr>
        <w:pStyle w:val="ListParagraph"/>
        <w:spacing w:after="0" w:line="360" w:lineRule="auto"/>
        <w:ind w:left="540"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6DE4">
        <w:rPr>
          <w:rFonts w:ascii="Times New Roman" w:hAnsi="Times New Roman" w:cs="Times New Roman"/>
          <w:sz w:val="28"/>
          <w:szCs w:val="28"/>
          <w:lang w:val="uk-UA"/>
        </w:rPr>
        <w:t>Г різнотрав…я, Мін…юст, потьм…янілий</w:t>
      </w:r>
    </w:p>
    <w:p w:rsidR="00C4124F" w:rsidRPr="00496DE4" w:rsidRDefault="00C4124F" w:rsidP="0024396F">
      <w:pPr>
        <w:pStyle w:val="ListParagraph"/>
        <w:spacing w:after="0" w:line="360" w:lineRule="auto"/>
        <w:ind w:left="540"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6DE4">
        <w:rPr>
          <w:rFonts w:ascii="Times New Roman" w:hAnsi="Times New Roman" w:cs="Times New Roman"/>
          <w:sz w:val="28"/>
          <w:szCs w:val="28"/>
          <w:lang w:val="uk-UA"/>
        </w:rPr>
        <w:t>Д дит…ясла, транс…європейський, ател…є</w:t>
      </w:r>
    </w:p>
    <w:p w:rsidR="00C4124F" w:rsidRPr="00496DE4" w:rsidRDefault="00C4124F" w:rsidP="007C67DD">
      <w:pPr>
        <w:pStyle w:val="ListParagraph"/>
        <w:spacing w:after="0" w:line="360" w:lineRule="auto"/>
        <w:ind w:left="540" w:firstLine="1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12. </w:t>
      </w:r>
      <w:r w:rsidRPr="00496DE4">
        <w:rPr>
          <w:rFonts w:ascii="Times New Roman" w:hAnsi="Times New Roman" w:cs="Times New Roman"/>
          <w:sz w:val="28"/>
          <w:szCs w:val="28"/>
          <w:lang w:val="uk-UA"/>
        </w:rPr>
        <w:t>Однакова кількість звуків і букв у кожному слові рядка</w:t>
      </w:r>
    </w:p>
    <w:p w:rsidR="00C4124F" w:rsidRPr="00496DE4" w:rsidRDefault="00C4124F" w:rsidP="00D733C5">
      <w:pPr>
        <w:pStyle w:val="ListParagraph"/>
        <w:spacing w:after="0" w:line="360" w:lineRule="auto"/>
        <w:ind w:left="540"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6DE4">
        <w:rPr>
          <w:rFonts w:ascii="Times New Roman" w:hAnsi="Times New Roman" w:cs="Times New Roman"/>
          <w:sz w:val="28"/>
          <w:szCs w:val="28"/>
          <w:lang w:val="uk-UA"/>
        </w:rPr>
        <w:t>А м’якість, народжують, покращити</w:t>
      </w:r>
    </w:p>
    <w:p w:rsidR="00C4124F" w:rsidRPr="00496DE4" w:rsidRDefault="00C4124F" w:rsidP="00D733C5">
      <w:pPr>
        <w:pStyle w:val="ListParagraph"/>
        <w:spacing w:after="0" w:line="360" w:lineRule="auto"/>
        <w:ind w:left="540"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6DE4">
        <w:rPr>
          <w:rFonts w:ascii="Times New Roman" w:hAnsi="Times New Roman" w:cs="Times New Roman"/>
          <w:sz w:val="28"/>
          <w:szCs w:val="28"/>
          <w:lang w:val="uk-UA"/>
        </w:rPr>
        <w:t>Б європейський, ясність, контрастний</w:t>
      </w:r>
    </w:p>
    <w:p w:rsidR="00C4124F" w:rsidRPr="00496DE4" w:rsidRDefault="00C4124F" w:rsidP="00D733C5">
      <w:pPr>
        <w:pStyle w:val="ListParagraph"/>
        <w:spacing w:after="0" w:line="360" w:lineRule="auto"/>
        <w:ind w:left="540"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6DE4">
        <w:rPr>
          <w:rFonts w:ascii="Times New Roman" w:hAnsi="Times New Roman" w:cs="Times New Roman"/>
          <w:sz w:val="28"/>
          <w:szCs w:val="28"/>
          <w:lang w:val="uk-UA"/>
        </w:rPr>
        <w:t>В полиця, розжувати, тютюновий</w:t>
      </w:r>
    </w:p>
    <w:p w:rsidR="00C4124F" w:rsidRPr="00496DE4" w:rsidRDefault="00C4124F" w:rsidP="00D733C5">
      <w:pPr>
        <w:pStyle w:val="ListParagraph"/>
        <w:spacing w:after="0" w:line="360" w:lineRule="auto"/>
        <w:ind w:left="540"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6DE4">
        <w:rPr>
          <w:rFonts w:ascii="Times New Roman" w:hAnsi="Times New Roman" w:cs="Times New Roman"/>
          <w:sz w:val="28"/>
          <w:szCs w:val="28"/>
          <w:lang w:val="uk-UA"/>
        </w:rPr>
        <w:t>Г щедрість, поєднання, награєшся</w:t>
      </w:r>
    </w:p>
    <w:p w:rsidR="00C4124F" w:rsidRPr="00496DE4" w:rsidRDefault="00C4124F" w:rsidP="00D733C5">
      <w:pPr>
        <w:pStyle w:val="ListParagraph"/>
        <w:spacing w:after="0" w:line="360" w:lineRule="auto"/>
        <w:ind w:left="540"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6DE4">
        <w:rPr>
          <w:rFonts w:ascii="Times New Roman" w:hAnsi="Times New Roman" w:cs="Times New Roman"/>
          <w:sz w:val="28"/>
          <w:szCs w:val="28"/>
          <w:lang w:val="uk-UA"/>
        </w:rPr>
        <w:t>Д щастить, завзятістю, сміється</w:t>
      </w:r>
    </w:p>
    <w:p w:rsidR="00C4124F" w:rsidRPr="00496DE4" w:rsidRDefault="00C4124F" w:rsidP="007C67DD">
      <w:pPr>
        <w:spacing w:after="0" w:line="360" w:lineRule="auto"/>
        <w:ind w:left="540" w:firstLine="1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6DE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Відповіді: </w:t>
      </w:r>
      <w:r w:rsidRPr="00496DE4">
        <w:rPr>
          <w:rFonts w:ascii="Times New Roman" w:hAnsi="Times New Roman" w:cs="Times New Roman"/>
          <w:sz w:val="28"/>
          <w:szCs w:val="28"/>
          <w:lang w:val="uk-UA"/>
        </w:rPr>
        <w:t>1-г, 2-в, 3-б, 4-б, 5-а, 6-в, 7-д, 8-б, 9-г, 10-г, 11-а, 12-г</w:t>
      </w:r>
    </w:p>
    <w:p w:rsidR="00C4124F" w:rsidRPr="00496DE4" w:rsidRDefault="00C4124F" w:rsidP="000D2605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496DE4">
        <w:rPr>
          <w:rFonts w:ascii="Times New Roman" w:hAnsi="Times New Roman" w:cs="Times New Roman"/>
          <w:b/>
          <w:bCs/>
          <w:sz w:val="28"/>
          <w:szCs w:val="28"/>
          <w:lang w:val="uk-UA"/>
        </w:rPr>
        <w:t>ІІ варіант</w:t>
      </w:r>
    </w:p>
    <w:p w:rsidR="00C4124F" w:rsidRPr="00496DE4" w:rsidRDefault="00C4124F" w:rsidP="007B6DDB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Pr="00496DE4">
        <w:rPr>
          <w:rFonts w:ascii="Times New Roman" w:hAnsi="Times New Roman" w:cs="Times New Roman"/>
          <w:sz w:val="28"/>
          <w:szCs w:val="28"/>
          <w:lang w:val="uk-UA"/>
        </w:rPr>
        <w:t>Апостроф треба писати на місці всіх пропусків у рядку</w:t>
      </w:r>
    </w:p>
    <w:p w:rsidR="00C4124F" w:rsidRPr="00496DE4" w:rsidRDefault="00C4124F" w:rsidP="00F33541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6DE4">
        <w:rPr>
          <w:rFonts w:ascii="Times New Roman" w:hAnsi="Times New Roman" w:cs="Times New Roman"/>
          <w:sz w:val="28"/>
          <w:szCs w:val="28"/>
          <w:lang w:val="uk-UA"/>
        </w:rPr>
        <w:t>А жираф…ячий, мавп…ячий, коров…ячий</w:t>
      </w:r>
    </w:p>
    <w:p w:rsidR="00C4124F" w:rsidRPr="00496DE4" w:rsidRDefault="00C4124F" w:rsidP="00F33541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6DE4">
        <w:rPr>
          <w:rFonts w:ascii="Times New Roman" w:hAnsi="Times New Roman" w:cs="Times New Roman"/>
          <w:sz w:val="28"/>
          <w:szCs w:val="28"/>
          <w:lang w:val="uk-UA"/>
        </w:rPr>
        <w:t>Б олив…яний, моркв…яний, полум…яний</w:t>
      </w:r>
    </w:p>
    <w:p w:rsidR="00C4124F" w:rsidRPr="00496DE4" w:rsidRDefault="00C4124F" w:rsidP="00F33541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6DE4">
        <w:rPr>
          <w:rFonts w:ascii="Times New Roman" w:hAnsi="Times New Roman" w:cs="Times New Roman"/>
          <w:sz w:val="28"/>
          <w:szCs w:val="28"/>
          <w:lang w:val="uk-UA"/>
        </w:rPr>
        <w:t>В дит…ясла, Мін…юст, супер…яхта</w:t>
      </w:r>
    </w:p>
    <w:p w:rsidR="00C4124F" w:rsidRPr="00496DE4" w:rsidRDefault="00C4124F" w:rsidP="00F33541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6DE4">
        <w:rPr>
          <w:rFonts w:ascii="Times New Roman" w:hAnsi="Times New Roman" w:cs="Times New Roman"/>
          <w:sz w:val="28"/>
          <w:szCs w:val="28"/>
          <w:lang w:val="uk-UA"/>
        </w:rPr>
        <w:t>Г кар…єра, прем…єра, порт…єра</w:t>
      </w:r>
    </w:p>
    <w:p w:rsidR="00C4124F" w:rsidRPr="00496DE4" w:rsidRDefault="00C4124F" w:rsidP="007B6DDB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96DE4">
        <w:rPr>
          <w:rFonts w:ascii="Times New Roman" w:hAnsi="Times New Roman" w:cs="Times New Roman"/>
          <w:sz w:val="28"/>
          <w:szCs w:val="28"/>
          <w:lang w:val="uk-UA"/>
        </w:rPr>
        <w:t>М’який знак треба писати на місці пропуску в усіх словах рядка</w:t>
      </w:r>
    </w:p>
    <w:p w:rsidR="00C4124F" w:rsidRPr="00496DE4" w:rsidRDefault="00C4124F" w:rsidP="00F33541">
      <w:pPr>
        <w:pStyle w:val="ListParagraph"/>
        <w:spacing w:after="0" w:line="360" w:lineRule="auto"/>
        <w:ind w:left="1080"/>
        <w:jc w:val="both"/>
        <w:rPr>
          <w:rStyle w:val="a2"/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496DE4">
        <w:rPr>
          <w:rFonts w:ascii="Times New Roman" w:hAnsi="Times New Roman" w:cs="Times New Roman"/>
          <w:sz w:val="28"/>
          <w:szCs w:val="28"/>
          <w:lang w:val="uk-UA"/>
        </w:rPr>
        <w:t xml:space="preserve">А </w:t>
      </w:r>
      <w:r w:rsidRPr="00496DE4">
        <w:rPr>
          <w:rStyle w:val="a2"/>
          <w:rFonts w:ascii="Times New Roman" w:hAnsi="Times New Roman" w:cs="Times New Roman"/>
          <w:color w:val="000000"/>
          <w:sz w:val="28"/>
          <w:szCs w:val="28"/>
          <w:lang w:val="ru-RU"/>
        </w:rPr>
        <w:t>порт...</w:t>
      </w:r>
      <w:r w:rsidRPr="00496DE4">
        <w:rPr>
          <w:rStyle w:val="a2"/>
          <w:rFonts w:ascii="Times New Roman" w:hAnsi="Times New Roman" w:cs="Times New Roman"/>
          <w:color w:val="000000"/>
          <w:sz w:val="28"/>
          <w:szCs w:val="28"/>
          <w:lang w:val="uk-UA"/>
        </w:rPr>
        <w:t>є</w:t>
      </w:r>
      <w:r w:rsidRPr="00496DE4">
        <w:rPr>
          <w:rStyle w:val="a2"/>
          <w:rFonts w:ascii="Times New Roman" w:hAnsi="Times New Roman" w:cs="Times New Roman"/>
          <w:color w:val="000000"/>
          <w:sz w:val="28"/>
          <w:szCs w:val="28"/>
          <w:lang w:val="ru-RU"/>
        </w:rPr>
        <w:t>ра, в</w:t>
      </w:r>
      <w:r w:rsidRPr="00496DE4">
        <w:rPr>
          <w:rStyle w:val="a2"/>
          <w:rFonts w:ascii="Times New Roman" w:hAnsi="Times New Roman" w:cs="Times New Roman"/>
          <w:color w:val="000000"/>
          <w:sz w:val="28"/>
          <w:szCs w:val="28"/>
          <w:lang w:val="uk-UA"/>
        </w:rPr>
        <w:t>і</w:t>
      </w:r>
      <w:r w:rsidRPr="00496DE4">
        <w:rPr>
          <w:rStyle w:val="a2"/>
          <w:rFonts w:ascii="Times New Roman" w:hAnsi="Times New Roman" w:cs="Times New Roman"/>
          <w:color w:val="000000"/>
          <w:sz w:val="28"/>
          <w:szCs w:val="28"/>
          <w:lang w:val="ru-RU"/>
        </w:rPr>
        <w:t>з...м</w:t>
      </w:r>
      <w:r w:rsidRPr="00496DE4">
        <w:rPr>
          <w:rStyle w:val="a2"/>
          <w:rFonts w:ascii="Times New Roman" w:hAnsi="Times New Roman" w:cs="Times New Roman"/>
          <w:color w:val="000000"/>
          <w:sz w:val="28"/>
          <w:szCs w:val="28"/>
          <w:lang w:val="uk-UA"/>
        </w:rPr>
        <w:t>і</w:t>
      </w:r>
      <w:r w:rsidRPr="00496DE4">
        <w:rPr>
          <w:rStyle w:val="a2"/>
          <w:rFonts w:ascii="Times New Roman" w:hAnsi="Times New Roman" w:cs="Times New Roman"/>
          <w:color w:val="000000"/>
          <w:sz w:val="28"/>
          <w:szCs w:val="28"/>
          <w:lang w:val="ru-RU"/>
        </w:rPr>
        <w:t>ть, пул...с</w:t>
      </w:r>
    </w:p>
    <w:p w:rsidR="00C4124F" w:rsidRPr="00496DE4" w:rsidRDefault="00C4124F" w:rsidP="00F33541">
      <w:pPr>
        <w:pStyle w:val="ListParagraph"/>
        <w:spacing w:after="0" w:line="360" w:lineRule="auto"/>
        <w:ind w:left="1080"/>
        <w:jc w:val="both"/>
        <w:rPr>
          <w:rStyle w:val="a2"/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496DE4">
        <w:rPr>
          <w:rFonts w:ascii="Times New Roman" w:hAnsi="Times New Roman" w:cs="Times New Roman"/>
          <w:sz w:val="28"/>
          <w:szCs w:val="28"/>
          <w:lang w:val="uk-UA"/>
        </w:rPr>
        <w:t xml:space="preserve">Б </w:t>
      </w:r>
      <w:r w:rsidRPr="00496DE4">
        <w:rPr>
          <w:rStyle w:val="a2"/>
          <w:rFonts w:ascii="Times New Roman" w:hAnsi="Times New Roman" w:cs="Times New Roman"/>
          <w:color w:val="000000"/>
          <w:sz w:val="28"/>
          <w:szCs w:val="28"/>
          <w:lang w:val="ru-RU"/>
        </w:rPr>
        <w:t>здеб</w:t>
      </w:r>
      <w:r w:rsidRPr="00496DE4">
        <w:rPr>
          <w:rStyle w:val="a2"/>
          <w:rFonts w:ascii="Times New Roman" w:hAnsi="Times New Roman" w:cs="Times New Roman"/>
          <w:color w:val="000000"/>
          <w:sz w:val="28"/>
          <w:szCs w:val="28"/>
          <w:lang w:val="uk-UA"/>
        </w:rPr>
        <w:t>і</w:t>
      </w:r>
      <w:r w:rsidRPr="00496DE4">
        <w:rPr>
          <w:rStyle w:val="a2"/>
          <w:rFonts w:ascii="Times New Roman" w:hAnsi="Times New Roman" w:cs="Times New Roman"/>
          <w:color w:val="000000"/>
          <w:sz w:val="28"/>
          <w:szCs w:val="28"/>
          <w:lang w:val="ru-RU"/>
        </w:rPr>
        <w:t>л...шого, слиз…ко, волин…ський</w:t>
      </w:r>
    </w:p>
    <w:p w:rsidR="00C4124F" w:rsidRPr="00496DE4" w:rsidRDefault="00C4124F" w:rsidP="00F33541">
      <w:pPr>
        <w:pStyle w:val="ListParagraph"/>
        <w:spacing w:after="0" w:line="360" w:lineRule="auto"/>
        <w:ind w:left="1080"/>
        <w:jc w:val="both"/>
        <w:rPr>
          <w:rStyle w:val="a2"/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496DE4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Pr="00496DE4">
        <w:rPr>
          <w:rStyle w:val="a2"/>
          <w:rFonts w:ascii="Times New Roman" w:hAnsi="Times New Roman" w:cs="Times New Roman"/>
          <w:color w:val="000000"/>
          <w:sz w:val="28"/>
          <w:szCs w:val="28"/>
          <w:lang w:val="ru-RU"/>
        </w:rPr>
        <w:t>д</w:t>
      </w:r>
      <w:r w:rsidRPr="00496DE4">
        <w:rPr>
          <w:rStyle w:val="a2"/>
          <w:rFonts w:ascii="Times New Roman" w:hAnsi="Times New Roman" w:cs="Times New Roman"/>
          <w:color w:val="000000"/>
          <w:sz w:val="28"/>
          <w:szCs w:val="28"/>
          <w:lang w:val="uk-UA"/>
        </w:rPr>
        <w:t>іл…</w:t>
      </w:r>
      <w:r w:rsidRPr="00496DE4">
        <w:rPr>
          <w:rStyle w:val="a2"/>
          <w:rFonts w:ascii="Times New Roman" w:hAnsi="Times New Roman" w:cs="Times New Roman"/>
          <w:color w:val="000000"/>
          <w:sz w:val="28"/>
          <w:szCs w:val="28"/>
          <w:lang w:val="ru-RU"/>
        </w:rPr>
        <w:t>ниця, емал...ований, просиш…</w:t>
      </w:r>
    </w:p>
    <w:p w:rsidR="00C4124F" w:rsidRPr="00496DE4" w:rsidRDefault="00C4124F" w:rsidP="00F33541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96DE4">
        <w:rPr>
          <w:rFonts w:ascii="Times New Roman" w:hAnsi="Times New Roman" w:cs="Times New Roman"/>
          <w:sz w:val="28"/>
          <w:szCs w:val="28"/>
          <w:lang w:val="uk-UA"/>
        </w:rPr>
        <w:t xml:space="preserve">Г </w:t>
      </w:r>
      <w:r w:rsidRPr="00496DE4">
        <w:rPr>
          <w:rStyle w:val="a2"/>
          <w:rFonts w:ascii="Times New Roman" w:hAnsi="Times New Roman" w:cs="Times New Roman"/>
          <w:color w:val="000000"/>
          <w:sz w:val="28"/>
          <w:szCs w:val="28"/>
          <w:lang w:val="uk-UA"/>
        </w:rPr>
        <w:t>щі</w:t>
      </w:r>
      <w:r w:rsidRPr="00496DE4">
        <w:rPr>
          <w:rStyle w:val="a2"/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л...ний, </w:t>
      </w:r>
      <w:r w:rsidRPr="00496DE4">
        <w:rPr>
          <w:rStyle w:val="Georgia"/>
          <w:rFonts w:ascii="Times New Roman" w:hAnsi="Times New Roman" w:cs="Times New Roman"/>
          <w:color w:val="000000"/>
          <w:sz w:val="28"/>
          <w:szCs w:val="28"/>
          <w:lang w:val="uk-UA"/>
        </w:rPr>
        <w:t>ї</w:t>
      </w:r>
      <w:r w:rsidRPr="00496DE4">
        <w:rPr>
          <w:rStyle w:val="a2"/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дал...ня, </w:t>
      </w:r>
      <w:r w:rsidRPr="00496DE4">
        <w:rPr>
          <w:rStyle w:val="a2"/>
          <w:rFonts w:ascii="Times New Roman" w:hAnsi="Times New Roman" w:cs="Times New Roman"/>
          <w:color w:val="000000"/>
          <w:sz w:val="28"/>
          <w:szCs w:val="28"/>
          <w:lang w:val="uk-UA"/>
        </w:rPr>
        <w:t>ін</w:t>
      </w:r>
      <w:r w:rsidRPr="00496DE4">
        <w:rPr>
          <w:rStyle w:val="a2"/>
          <w:rFonts w:ascii="Times New Roman" w:hAnsi="Times New Roman" w:cs="Times New Roman"/>
          <w:color w:val="000000"/>
          <w:sz w:val="28"/>
          <w:szCs w:val="28"/>
          <w:lang w:val="ru-RU"/>
        </w:rPr>
        <w:t>тер...</w:t>
      </w:r>
      <w:r w:rsidRPr="00496DE4">
        <w:rPr>
          <w:rStyle w:val="a2"/>
          <w:rFonts w:ascii="Times New Roman" w:hAnsi="Times New Roman" w:cs="Times New Roman"/>
          <w:color w:val="000000"/>
          <w:sz w:val="28"/>
          <w:szCs w:val="28"/>
          <w:lang w:val="uk-UA"/>
        </w:rPr>
        <w:t>є</w:t>
      </w:r>
      <w:r w:rsidRPr="00496DE4">
        <w:rPr>
          <w:rStyle w:val="a2"/>
          <w:rFonts w:ascii="Times New Roman" w:hAnsi="Times New Roman" w:cs="Times New Roman"/>
          <w:color w:val="000000"/>
          <w:sz w:val="28"/>
          <w:szCs w:val="28"/>
          <w:lang w:val="ru-RU"/>
        </w:rPr>
        <w:t>р</w:t>
      </w:r>
    </w:p>
    <w:p w:rsidR="00C4124F" w:rsidRPr="00496DE4" w:rsidRDefault="00C4124F" w:rsidP="007B6DDB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r w:rsidRPr="00496DE4">
        <w:rPr>
          <w:rFonts w:ascii="Times New Roman" w:hAnsi="Times New Roman" w:cs="Times New Roman"/>
          <w:sz w:val="28"/>
          <w:szCs w:val="28"/>
          <w:lang w:val="uk-UA"/>
        </w:rPr>
        <w:t>Апостроф треба писати на місці всіх пропусків у рядку</w:t>
      </w:r>
    </w:p>
    <w:p w:rsidR="00C4124F" w:rsidRPr="00496DE4" w:rsidRDefault="00C4124F" w:rsidP="00F33541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6DE4">
        <w:rPr>
          <w:rFonts w:ascii="Times New Roman" w:hAnsi="Times New Roman" w:cs="Times New Roman"/>
          <w:sz w:val="28"/>
          <w:szCs w:val="28"/>
          <w:lang w:val="uk-UA"/>
        </w:rPr>
        <w:t>А м…якенький, тьм…яніти, пів…юрти</w:t>
      </w:r>
    </w:p>
    <w:p w:rsidR="00C4124F" w:rsidRPr="00496DE4" w:rsidRDefault="00C4124F" w:rsidP="00F33541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6DE4">
        <w:rPr>
          <w:rFonts w:ascii="Times New Roman" w:hAnsi="Times New Roman" w:cs="Times New Roman"/>
          <w:sz w:val="28"/>
          <w:szCs w:val="28"/>
          <w:lang w:val="uk-UA"/>
        </w:rPr>
        <w:t>Б пів…яйця, ф…юзеляж, від…їстися</w:t>
      </w:r>
    </w:p>
    <w:p w:rsidR="00C4124F" w:rsidRPr="00496DE4" w:rsidRDefault="00C4124F" w:rsidP="00F33541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6DE4">
        <w:rPr>
          <w:rFonts w:ascii="Times New Roman" w:hAnsi="Times New Roman" w:cs="Times New Roman"/>
          <w:sz w:val="28"/>
          <w:szCs w:val="28"/>
          <w:lang w:val="uk-UA"/>
        </w:rPr>
        <w:t>В в…їжджати, бур…янець, суб…єкт</w:t>
      </w:r>
    </w:p>
    <w:p w:rsidR="00C4124F" w:rsidRPr="00496DE4" w:rsidRDefault="00C4124F" w:rsidP="00F33541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6DE4">
        <w:rPr>
          <w:rFonts w:ascii="Times New Roman" w:hAnsi="Times New Roman" w:cs="Times New Roman"/>
          <w:sz w:val="28"/>
          <w:szCs w:val="28"/>
          <w:lang w:val="uk-UA"/>
        </w:rPr>
        <w:t>Г під…яремний, харків…янин, кучер…явий</w:t>
      </w:r>
    </w:p>
    <w:p w:rsidR="00C4124F" w:rsidRPr="00496DE4" w:rsidRDefault="00C4124F" w:rsidP="007B6DDB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4. </w:t>
      </w:r>
      <w:r w:rsidRPr="00496DE4">
        <w:rPr>
          <w:rFonts w:ascii="Times New Roman" w:hAnsi="Times New Roman" w:cs="Times New Roman"/>
          <w:sz w:val="28"/>
          <w:szCs w:val="28"/>
          <w:lang w:val="uk-UA"/>
        </w:rPr>
        <w:t>М’який знак треба писати на місці пропуску в усіх словах рядка</w:t>
      </w:r>
    </w:p>
    <w:p w:rsidR="00C4124F" w:rsidRPr="00496DE4" w:rsidRDefault="00C4124F" w:rsidP="000B3D41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96DE4">
        <w:rPr>
          <w:rFonts w:ascii="Times New Roman" w:hAnsi="Times New Roman" w:cs="Times New Roman"/>
          <w:sz w:val="28"/>
          <w:szCs w:val="28"/>
          <w:lang w:val="uk-UA"/>
        </w:rPr>
        <w:t xml:space="preserve">А кур…йоз, </w:t>
      </w:r>
      <w:r w:rsidRPr="00496DE4">
        <w:rPr>
          <w:rFonts w:ascii="Times New Roman" w:hAnsi="Times New Roman" w:cs="Times New Roman"/>
          <w:sz w:val="28"/>
          <w:szCs w:val="28"/>
          <w:lang w:val="ru-RU"/>
        </w:rPr>
        <w:t>ласун...ці, піс...ня</w:t>
      </w:r>
    </w:p>
    <w:p w:rsidR="00C4124F" w:rsidRPr="00496DE4" w:rsidRDefault="00C4124F" w:rsidP="000B3D41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96DE4">
        <w:rPr>
          <w:rFonts w:ascii="Times New Roman" w:hAnsi="Times New Roman" w:cs="Times New Roman"/>
          <w:sz w:val="28"/>
          <w:szCs w:val="28"/>
          <w:lang w:val="uk-UA"/>
        </w:rPr>
        <w:t xml:space="preserve">Б наймен…ший, </w:t>
      </w:r>
      <w:r w:rsidRPr="00496DE4">
        <w:rPr>
          <w:rFonts w:ascii="Times New Roman" w:hAnsi="Times New Roman" w:cs="Times New Roman"/>
          <w:sz w:val="28"/>
          <w:szCs w:val="28"/>
          <w:lang w:val="ru-RU"/>
        </w:rPr>
        <w:t>куз...ня, рибал...ство</w:t>
      </w:r>
    </w:p>
    <w:p w:rsidR="00C4124F" w:rsidRPr="00496DE4" w:rsidRDefault="00C4124F" w:rsidP="000B3D41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96DE4">
        <w:rPr>
          <w:rFonts w:ascii="Times New Roman" w:hAnsi="Times New Roman" w:cs="Times New Roman"/>
          <w:sz w:val="28"/>
          <w:szCs w:val="28"/>
          <w:lang w:val="uk-UA"/>
        </w:rPr>
        <w:t xml:space="preserve">В кін…цівка, </w:t>
      </w:r>
      <w:r w:rsidRPr="00496DE4">
        <w:rPr>
          <w:rFonts w:ascii="Times New Roman" w:hAnsi="Times New Roman" w:cs="Times New Roman"/>
          <w:sz w:val="28"/>
          <w:szCs w:val="28"/>
          <w:lang w:val="ru-RU"/>
        </w:rPr>
        <w:t>близ...кість, у вишиван...ці</w:t>
      </w:r>
    </w:p>
    <w:p w:rsidR="00C4124F" w:rsidRPr="00496DE4" w:rsidRDefault="00C4124F" w:rsidP="000B3D41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96DE4">
        <w:rPr>
          <w:rFonts w:ascii="Times New Roman" w:hAnsi="Times New Roman" w:cs="Times New Roman"/>
          <w:sz w:val="28"/>
          <w:szCs w:val="28"/>
          <w:lang w:val="uk-UA"/>
        </w:rPr>
        <w:t xml:space="preserve">Г громадян…ство, </w:t>
      </w:r>
      <w:r w:rsidRPr="00496DE4">
        <w:rPr>
          <w:rFonts w:ascii="Times New Roman" w:hAnsi="Times New Roman" w:cs="Times New Roman"/>
          <w:sz w:val="28"/>
          <w:szCs w:val="28"/>
          <w:lang w:val="ru-RU"/>
        </w:rPr>
        <w:t>камін...чик, різ…ба</w:t>
      </w:r>
    </w:p>
    <w:p w:rsidR="00C4124F" w:rsidRPr="00496DE4" w:rsidRDefault="00C4124F" w:rsidP="007B6DDB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5. </w:t>
      </w:r>
      <w:r w:rsidRPr="00496DE4">
        <w:rPr>
          <w:rFonts w:ascii="Times New Roman" w:hAnsi="Times New Roman" w:cs="Times New Roman"/>
          <w:sz w:val="28"/>
          <w:szCs w:val="28"/>
          <w:lang w:val="uk-UA"/>
        </w:rPr>
        <w:t>Апостроф треба писати на місці всіх пропусків у рядку</w:t>
      </w:r>
    </w:p>
    <w:p w:rsidR="00C4124F" w:rsidRPr="00496DE4" w:rsidRDefault="00C4124F" w:rsidP="001D1F8C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96DE4">
        <w:rPr>
          <w:rFonts w:ascii="Times New Roman" w:hAnsi="Times New Roman" w:cs="Times New Roman"/>
          <w:sz w:val="28"/>
          <w:szCs w:val="28"/>
          <w:lang w:val="uk-UA"/>
        </w:rPr>
        <w:t xml:space="preserve">А сухом…ятка, </w:t>
      </w:r>
      <w:r w:rsidRPr="00496DE4">
        <w:rPr>
          <w:rFonts w:ascii="Times New Roman" w:hAnsi="Times New Roman" w:cs="Times New Roman"/>
          <w:sz w:val="28"/>
          <w:szCs w:val="28"/>
          <w:lang w:val="ru-RU"/>
        </w:rPr>
        <w:t>об...ємний, цв...яшок</w:t>
      </w:r>
    </w:p>
    <w:p w:rsidR="00C4124F" w:rsidRPr="00496DE4" w:rsidRDefault="00C4124F" w:rsidP="001D1F8C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96DE4">
        <w:rPr>
          <w:rFonts w:ascii="Times New Roman" w:hAnsi="Times New Roman" w:cs="Times New Roman"/>
          <w:sz w:val="28"/>
          <w:szCs w:val="28"/>
          <w:lang w:val="uk-UA"/>
        </w:rPr>
        <w:t xml:space="preserve">Б пів…ящика, </w:t>
      </w:r>
      <w:r w:rsidRPr="00496DE4">
        <w:rPr>
          <w:rFonts w:ascii="Times New Roman" w:hAnsi="Times New Roman" w:cs="Times New Roman"/>
          <w:sz w:val="28"/>
          <w:szCs w:val="28"/>
          <w:lang w:val="ru-RU"/>
        </w:rPr>
        <w:t>кав...ярня, м...ятний</w:t>
      </w:r>
    </w:p>
    <w:p w:rsidR="00C4124F" w:rsidRPr="00496DE4" w:rsidRDefault="00C4124F" w:rsidP="001D1F8C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96DE4">
        <w:rPr>
          <w:rFonts w:ascii="Times New Roman" w:hAnsi="Times New Roman" w:cs="Times New Roman"/>
          <w:sz w:val="28"/>
          <w:szCs w:val="28"/>
          <w:lang w:val="uk-UA"/>
        </w:rPr>
        <w:t xml:space="preserve">В розм…якнути, </w:t>
      </w:r>
      <w:r w:rsidRPr="00496DE4">
        <w:rPr>
          <w:rFonts w:ascii="Times New Roman" w:hAnsi="Times New Roman" w:cs="Times New Roman"/>
          <w:sz w:val="28"/>
          <w:szCs w:val="28"/>
          <w:lang w:val="ru-RU"/>
        </w:rPr>
        <w:t>рутв...яний, довір...я</w:t>
      </w:r>
    </w:p>
    <w:p w:rsidR="00C4124F" w:rsidRPr="00496DE4" w:rsidRDefault="00C4124F" w:rsidP="001D1F8C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96DE4">
        <w:rPr>
          <w:rFonts w:ascii="Times New Roman" w:hAnsi="Times New Roman" w:cs="Times New Roman"/>
          <w:sz w:val="28"/>
          <w:szCs w:val="28"/>
          <w:lang w:val="uk-UA"/>
        </w:rPr>
        <w:t xml:space="preserve">Г верф…ю, </w:t>
      </w:r>
      <w:r w:rsidRPr="00496DE4">
        <w:rPr>
          <w:rFonts w:ascii="Times New Roman" w:hAnsi="Times New Roman" w:cs="Times New Roman"/>
          <w:sz w:val="28"/>
          <w:szCs w:val="28"/>
          <w:lang w:val="ru-RU"/>
        </w:rPr>
        <w:t>з...юрбитися, св…ятенник</w:t>
      </w:r>
    </w:p>
    <w:p w:rsidR="00C4124F" w:rsidRPr="00496DE4" w:rsidRDefault="00C4124F" w:rsidP="007B6DDB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6. </w:t>
      </w:r>
      <w:r w:rsidRPr="00496DE4">
        <w:rPr>
          <w:rFonts w:ascii="Times New Roman" w:hAnsi="Times New Roman" w:cs="Times New Roman"/>
          <w:sz w:val="28"/>
          <w:szCs w:val="28"/>
          <w:lang w:val="uk-UA"/>
        </w:rPr>
        <w:t>М’який знак треба писати на місці пропуску в усіх словах рядка</w:t>
      </w:r>
    </w:p>
    <w:p w:rsidR="00C4124F" w:rsidRPr="00496DE4" w:rsidRDefault="00C4124F" w:rsidP="00EC33A9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96DE4">
        <w:rPr>
          <w:rFonts w:ascii="Times New Roman" w:hAnsi="Times New Roman" w:cs="Times New Roman"/>
          <w:sz w:val="28"/>
          <w:szCs w:val="28"/>
          <w:lang w:val="uk-UA"/>
        </w:rPr>
        <w:t xml:space="preserve">А </w:t>
      </w:r>
      <w:r w:rsidRPr="00496DE4">
        <w:rPr>
          <w:rFonts w:ascii="Times New Roman" w:hAnsi="Times New Roman" w:cs="Times New Roman"/>
          <w:sz w:val="28"/>
          <w:szCs w:val="28"/>
          <w:lang w:val="ru-RU"/>
        </w:rPr>
        <w:t>ховаєш…ся, повір…те, циган…ці</w:t>
      </w:r>
    </w:p>
    <w:p w:rsidR="00C4124F" w:rsidRPr="00496DE4" w:rsidRDefault="00C4124F" w:rsidP="00EC33A9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96DE4">
        <w:rPr>
          <w:rFonts w:ascii="Times New Roman" w:hAnsi="Times New Roman" w:cs="Times New Roman"/>
          <w:sz w:val="28"/>
          <w:szCs w:val="28"/>
          <w:lang w:val="uk-UA"/>
        </w:rPr>
        <w:t xml:space="preserve">Б </w:t>
      </w:r>
      <w:r w:rsidRPr="00496DE4">
        <w:rPr>
          <w:rFonts w:ascii="Times New Roman" w:hAnsi="Times New Roman" w:cs="Times New Roman"/>
          <w:sz w:val="28"/>
          <w:szCs w:val="28"/>
          <w:lang w:val="ru-RU"/>
        </w:rPr>
        <w:t>тан...цювати, т...мяний, перукар...</w:t>
      </w:r>
    </w:p>
    <w:p w:rsidR="00C4124F" w:rsidRPr="00496DE4" w:rsidRDefault="00C4124F" w:rsidP="00EC33A9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96DE4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Pr="00496DE4">
        <w:rPr>
          <w:rFonts w:ascii="Times New Roman" w:hAnsi="Times New Roman" w:cs="Times New Roman"/>
          <w:sz w:val="28"/>
          <w:szCs w:val="28"/>
          <w:lang w:val="ru-RU"/>
        </w:rPr>
        <w:t>дівчин...ці, стараєш...ся, різ...бяр</w:t>
      </w:r>
    </w:p>
    <w:p w:rsidR="00C4124F" w:rsidRPr="00496DE4" w:rsidRDefault="00C4124F" w:rsidP="00EC33A9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96DE4">
        <w:rPr>
          <w:rFonts w:ascii="Times New Roman" w:hAnsi="Times New Roman" w:cs="Times New Roman"/>
          <w:sz w:val="28"/>
          <w:szCs w:val="28"/>
          <w:lang w:val="uk-UA"/>
        </w:rPr>
        <w:t xml:space="preserve">Г </w:t>
      </w:r>
      <w:r w:rsidRPr="00496DE4">
        <w:rPr>
          <w:rFonts w:ascii="Times New Roman" w:hAnsi="Times New Roman" w:cs="Times New Roman"/>
          <w:sz w:val="28"/>
          <w:szCs w:val="28"/>
          <w:lang w:val="ru-RU"/>
        </w:rPr>
        <w:t>кур...єр, на черешен…ці, до кін...ця</w:t>
      </w:r>
    </w:p>
    <w:p w:rsidR="00C4124F" w:rsidRPr="00496DE4" w:rsidRDefault="00C4124F" w:rsidP="007B6DDB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7. </w:t>
      </w:r>
      <w:r w:rsidRPr="00496DE4">
        <w:rPr>
          <w:rFonts w:ascii="Times New Roman" w:hAnsi="Times New Roman" w:cs="Times New Roman"/>
          <w:sz w:val="28"/>
          <w:szCs w:val="28"/>
          <w:lang w:val="uk-UA"/>
        </w:rPr>
        <w:t>Апостроф треба писати на місці всіх пропусків у рядку</w:t>
      </w:r>
    </w:p>
    <w:p w:rsidR="00C4124F" w:rsidRPr="00496DE4" w:rsidRDefault="00C4124F" w:rsidP="00A24AB8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96DE4">
        <w:rPr>
          <w:rFonts w:ascii="Times New Roman" w:hAnsi="Times New Roman" w:cs="Times New Roman"/>
          <w:sz w:val="28"/>
          <w:szCs w:val="28"/>
          <w:lang w:val="uk-UA"/>
        </w:rPr>
        <w:t xml:space="preserve">А </w:t>
      </w:r>
      <w:r w:rsidRPr="00496DE4">
        <w:rPr>
          <w:rFonts w:ascii="Times New Roman" w:hAnsi="Times New Roman" w:cs="Times New Roman"/>
          <w:sz w:val="28"/>
          <w:szCs w:val="28"/>
          <w:lang w:val="ru-RU"/>
        </w:rPr>
        <w:t>Лук...ян, медв…яно, розв...язаний</w:t>
      </w:r>
    </w:p>
    <w:p w:rsidR="00C4124F" w:rsidRPr="00496DE4" w:rsidRDefault="00C4124F" w:rsidP="00A24AB8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96DE4">
        <w:rPr>
          <w:rFonts w:ascii="Times New Roman" w:hAnsi="Times New Roman" w:cs="Times New Roman"/>
          <w:sz w:val="28"/>
          <w:szCs w:val="28"/>
          <w:lang w:val="uk-UA"/>
        </w:rPr>
        <w:t>Б</w:t>
      </w:r>
      <w:r w:rsidRPr="00496DE4">
        <w:rPr>
          <w:rFonts w:ascii="Times New Roman" w:hAnsi="Times New Roman" w:cs="Times New Roman"/>
          <w:sz w:val="28"/>
          <w:szCs w:val="28"/>
          <w:lang w:val="ru-RU"/>
        </w:rPr>
        <w:t xml:space="preserve"> пів...яблука, міжгір...я, полум...яний</w:t>
      </w:r>
    </w:p>
    <w:p w:rsidR="00C4124F" w:rsidRPr="00496DE4" w:rsidRDefault="00C4124F" w:rsidP="00A24AB8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96DE4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496DE4">
        <w:rPr>
          <w:rFonts w:ascii="Times New Roman" w:hAnsi="Times New Roman" w:cs="Times New Roman"/>
          <w:sz w:val="28"/>
          <w:szCs w:val="28"/>
          <w:lang w:val="ru-RU"/>
        </w:rPr>
        <w:t xml:space="preserve"> кров...ю, </w:t>
      </w:r>
      <w:r w:rsidRPr="00496DE4">
        <w:rPr>
          <w:rStyle w:val="9"/>
          <w:rFonts w:ascii="Times New Roman" w:hAnsi="Times New Roman" w:cs="Times New Roman"/>
          <w:b w:val="0"/>
          <w:bCs w:val="0"/>
          <w:sz w:val="28"/>
          <w:szCs w:val="28"/>
          <w:lang w:eastAsia="ru-RU"/>
        </w:rPr>
        <w:t>св...ященик,</w:t>
      </w:r>
      <w:r w:rsidRPr="00496DE4">
        <w:rPr>
          <w:rStyle w:val="9"/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96DE4">
        <w:rPr>
          <w:rFonts w:ascii="Times New Roman" w:hAnsi="Times New Roman" w:cs="Times New Roman"/>
          <w:sz w:val="28"/>
          <w:szCs w:val="28"/>
          <w:lang w:val="ru-RU"/>
        </w:rPr>
        <w:t>торф...яний</w:t>
      </w:r>
    </w:p>
    <w:p w:rsidR="00C4124F" w:rsidRPr="00496DE4" w:rsidRDefault="00C4124F" w:rsidP="00A24AB8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96DE4">
        <w:rPr>
          <w:rFonts w:ascii="Times New Roman" w:hAnsi="Times New Roman" w:cs="Times New Roman"/>
          <w:sz w:val="28"/>
          <w:szCs w:val="28"/>
          <w:lang w:val="uk-UA"/>
        </w:rPr>
        <w:t>Г</w:t>
      </w:r>
      <w:r w:rsidRPr="00496DE4">
        <w:rPr>
          <w:rFonts w:ascii="Times New Roman" w:hAnsi="Times New Roman" w:cs="Times New Roman"/>
          <w:sz w:val="28"/>
          <w:szCs w:val="28"/>
          <w:lang w:val="ru-RU"/>
        </w:rPr>
        <w:t xml:space="preserve"> черв...як, об...ємний, Солов...йов</w:t>
      </w:r>
    </w:p>
    <w:p w:rsidR="00C4124F" w:rsidRPr="00496DE4" w:rsidRDefault="00C4124F" w:rsidP="007B6DDB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8. </w:t>
      </w:r>
      <w:r w:rsidRPr="00496DE4">
        <w:rPr>
          <w:rFonts w:ascii="Times New Roman" w:hAnsi="Times New Roman" w:cs="Times New Roman"/>
          <w:sz w:val="28"/>
          <w:szCs w:val="28"/>
          <w:lang w:val="uk-UA"/>
        </w:rPr>
        <w:t>М’який знак треба писати на місці пропуску в усіх словах рядка</w:t>
      </w:r>
    </w:p>
    <w:p w:rsidR="00C4124F" w:rsidRPr="00496DE4" w:rsidRDefault="00C4124F" w:rsidP="00BD6B3A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96DE4">
        <w:rPr>
          <w:rFonts w:ascii="Times New Roman" w:hAnsi="Times New Roman" w:cs="Times New Roman"/>
          <w:sz w:val="28"/>
          <w:szCs w:val="28"/>
          <w:lang w:val="uk-UA"/>
        </w:rPr>
        <w:t xml:space="preserve">А </w:t>
      </w:r>
      <w:r w:rsidRPr="00496DE4">
        <w:rPr>
          <w:rFonts w:ascii="Times New Roman" w:hAnsi="Times New Roman" w:cs="Times New Roman"/>
          <w:sz w:val="28"/>
          <w:szCs w:val="28"/>
          <w:lang w:val="ru-RU"/>
        </w:rPr>
        <w:t>безціл...ний, бряз...кіт, вітал...ня</w:t>
      </w:r>
    </w:p>
    <w:p w:rsidR="00C4124F" w:rsidRPr="00496DE4" w:rsidRDefault="00C4124F" w:rsidP="00BD6B3A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96DE4">
        <w:rPr>
          <w:rFonts w:ascii="Times New Roman" w:hAnsi="Times New Roman" w:cs="Times New Roman"/>
          <w:sz w:val="28"/>
          <w:szCs w:val="28"/>
          <w:lang w:val="uk-UA"/>
        </w:rPr>
        <w:t xml:space="preserve">Б </w:t>
      </w:r>
      <w:r w:rsidRPr="00496DE4">
        <w:rPr>
          <w:rFonts w:ascii="Times New Roman" w:hAnsi="Times New Roman" w:cs="Times New Roman"/>
          <w:sz w:val="28"/>
          <w:szCs w:val="28"/>
          <w:lang w:val="ru-RU"/>
        </w:rPr>
        <w:t>гаван...ський, доціл…ний, близ...ко</w:t>
      </w:r>
    </w:p>
    <w:p w:rsidR="00C4124F" w:rsidRPr="00496DE4" w:rsidRDefault="00C4124F" w:rsidP="00BD6B3A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96DE4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Pr="00496DE4">
        <w:rPr>
          <w:rFonts w:ascii="Times New Roman" w:hAnsi="Times New Roman" w:cs="Times New Roman"/>
          <w:sz w:val="28"/>
          <w:szCs w:val="28"/>
          <w:lang w:val="ru-RU"/>
        </w:rPr>
        <w:t>наред…ці, дзен...кати, вісім...десятий</w:t>
      </w:r>
    </w:p>
    <w:p w:rsidR="00C4124F" w:rsidRPr="00496DE4" w:rsidRDefault="00C4124F" w:rsidP="00BD6B3A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96DE4">
        <w:rPr>
          <w:rFonts w:ascii="Times New Roman" w:hAnsi="Times New Roman" w:cs="Times New Roman"/>
          <w:sz w:val="28"/>
          <w:szCs w:val="28"/>
          <w:lang w:val="uk-UA"/>
        </w:rPr>
        <w:t xml:space="preserve">Г </w:t>
      </w:r>
      <w:r w:rsidRPr="00496DE4">
        <w:rPr>
          <w:rFonts w:ascii="Times New Roman" w:hAnsi="Times New Roman" w:cs="Times New Roman"/>
          <w:sz w:val="28"/>
          <w:szCs w:val="28"/>
          <w:lang w:val="ru-RU"/>
        </w:rPr>
        <w:t>виход…те, заміс...кий, ковальс...кий</w:t>
      </w:r>
    </w:p>
    <w:p w:rsidR="00C4124F" w:rsidRPr="00496DE4" w:rsidRDefault="00C4124F" w:rsidP="007B6DDB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9. </w:t>
      </w:r>
      <w:r w:rsidRPr="00496DE4">
        <w:rPr>
          <w:rFonts w:ascii="Times New Roman" w:hAnsi="Times New Roman" w:cs="Times New Roman"/>
          <w:sz w:val="28"/>
          <w:szCs w:val="28"/>
          <w:lang w:val="uk-UA"/>
        </w:rPr>
        <w:t>Апостроф треба писати на місці всіх пропусків у рядку</w:t>
      </w:r>
    </w:p>
    <w:p w:rsidR="00C4124F" w:rsidRPr="00496DE4" w:rsidRDefault="00C4124F" w:rsidP="00135556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96DE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496DE4">
        <w:rPr>
          <w:rFonts w:ascii="Times New Roman" w:hAnsi="Times New Roman" w:cs="Times New Roman"/>
          <w:sz w:val="28"/>
          <w:szCs w:val="28"/>
          <w:lang w:val="ru-RU"/>
        </w:rPr>
        <w:t xml:space="preserve"> безвір...я, осв…ячений, пів...ящика</w:t>
      </w:r>
    </w:p>
    <w:p w:rsidR="00C4124F" w:rsidRPr="00496DE4" w:rsidRDefault="00C4124F" w:rsidP="00135556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96DE4">
        <w:rPr>
          <w:rFonts w:ascii="Times New Roman" w:hAnsi="Times New Roman" w:cs="Times New Roman"/>
          <w:sz w:val="28"/>
          <w:szCs w:val="28"/>
          <w:lang w:val="uk-UA"/>
        </w:rPr>
        <w:t>Б</w:t>
      </w:r>
      <w:r w:rsidRPr="00496DE4">
        <w:rPr>
          <w:rFonts w:ascii="Times New Roman" w:hAnsi="Times New Roman" w:cs="Times New Roman"/>
          <w:sz w:val="28"/>
          <w:szCs w:val="28"/>
          <w:lang w:val="ru-RU"/>
        </w:rPr>
        <w:t xml:space="preserve"> зв...язок, ластів..,я, духм...яніти</w:t>
      </w:r>
    </w:p>
    <w:p w:rsidR="00C4124F" w:rsidRPr="00496DE4" w:rsidRDefault="00C4124F" w:rsidP="00135556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96DE4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496DE4">
        <w:rPr>
          <w:rFonts w:ascii="Times New Roman" w:hAnsi="Times New Roman" w:cs="Times New Roman"/>
          <w:sz w:val="28"/>
          <w:szCs w:val="28"/>
          <w:lang w:val="ru-RU"/>
        </w:rPr>
        <w:t xml:space="preserve"> узгір...я, дріб…язок, пів...їдальні</w:t>
      </w:r>
    </w:p>
    <w:p w:rsidR="00C4124F" w:rsidRPr="00496DE4" w:rsidRDefault="00C4124F" w:rsidP="00135556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96DE4">
        <w:rPr>
          <w:rFonts w:ascii="Times New Roman" w:hAnsi="Times New Roman" w:cs="Times New Roman"/>
          <w:sz w:val="28"/>
          <w:szCs w:val="28"/>
          <w:lang w:val="uk-UA"/>
        </w:rPr>
        <w:t>Г</w:t>
      </w:r>
      <w:r w:rsidRPr="00496DE4">
        <w:rPr>
          <w:rFonts w:ascii="Times New Roman" w:hAnsi="Times New Roman" w:cs="Times New Roman"/>
          <w:sz w:val="28"/>
          <w:szCs w:val="28"/>
          <w:lang w:val="ru-RU"/>
        </w:rPr>
        <w:t xml:space="preserve"> від...ємний, вм...ятина, горохв...яний</w:t>
      </w:r>
    </w:p>
    <w:p w:rsidR="00C4124F" w:rsidRPr="00496DE4" w:rsidRDefault="00C4124F" w:rsidP="007B6DDB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10. </w:t>
      </w:r>
      <w:r w:rsidRPr="00496DE4">
        <w:rPr>
          <w:rFonts w:ascii="Times New Roman" w:hAnsi="Times New Roman" w:cs="Times New Roman"/>
          <w:sz w:val="28"/>
          <w:szCs w:val="28"/>
          <w:lang w:val="uk-UA"/>
        </w:rPr>
        <w:t>М’який знак треба писати на місці пропуску в усіх словах рядка</w:t>
      </w:r>
    </w:p>
    <w:p w:rsidR="00C4124F" w:rsidRPr="00496DE4" w:rsidRDefault="00C4124F" w:rsidP="00595D97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96DE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496DE4">
        <w:rPr>
          <w:rFonts w:ascii="Times New Roman" w:hAnsi="Times New Roman" w:cs="Times New Roman"/>
          <w:sz w:val="28"/>
          <w:szCs w:val="28"/>
          <w:lang w:val="ru-RU"/>
        </w:rPr>
        <w:t xml:space="preserve"> брин...чати, дозвол...те, боягуз...кий, оган...бити</w:t>
      </w:r>
    </w:p>
    <w:p w:rsidR="00C4124F" w:rsidRPr="00496DE4" w:rsidRDefault="00C4124F" w:rsidP="00595D97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96DE4">
        <w:rPr>
          <w:rFonts w:ascii="Times New Roman" w:hAnsi="Times New Roman" w:cs="Times New Roman"/>
          <w:sz w:val="28"/>
          <w:szCs w:val="28"/>
          <w:lang w:val="uk-UA"/>
        </w:rPr>
        <w:t>Б</w:t>
      </w:r>
      <w:r w:rsidRPr="00496DE4">
        <w:rPr>
          <w:rFonts w:ascii="Times New Roman" w:hAnsi="Times New Roman" w:cs="Times New Roman"/>
          <w:sz w:val="28"/>
          <w:szCs w:val="28"/>
          <w:lang w:val="ru-RU"/>
        </w:rPr>
        <w:t xml:space="preserve"> кіл...цевий, красун...чик, монгол...ський, візуал...ний</w:t>
      </w:r>
    </w:p>
    <w:p w:rsidR="00C4124F" w:rsidRPr="00496DE4" w:rsidRDefault="00C4124F" w:rsidP="00595D97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96DE4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496DE4">
        <w:rPr>
          <w:rFonts w:ascii="Times New Roman" w:hAnsi="Times New Roman" w:cs="Times New Roman"/>
          <w:sz w:val="28"/>
          <w:szCs w:val="28"/>
          <w:lang w:val="ru-RU"/>
        </w:rPr>
        <w:t xml:space="preserve"> різ...бяр, обвін…чати, виріз…бити, зат...марити</w:t>
      </w:r>
    </w:p>
    <w:p w:rsidR="00C4124F" w:rsidRPr="00496DE4" w:rsidRDefault="00C4124F" w:rsidP="00595D97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96DE4">
        <w:rPr>
          <w:rFonts w:ascii="Times New Roman" w:hAnsi="Times New Roman" w:cs="Times New Roman"/>
          <w:sz w:val="28"/>
          <w:szCs w:val="28"/>
          <w:lang w:val="uk-UA"/>
        </w:rPr>
        <w:t>Г</w:t>
      </w:r>
      <w:r w:rsidRPr="00496DE4">
        <w:rPr>
          <w:rFonts w:ascii="Times New Roman" w:hAnsi="Times New Roman" w:cs="Times New Roman"/>
          <w:sz w:val="28"/>
          <w:szCs w:val="28"/>
          <w:lang w:val="ru-RU"/>
        </w:rPr>
        <w:t xml:space="preserve"> павіл...йон, по-братерс…ки, на стежин...ці, ізмаїл…ський</w:t>
      </w:r>
    </w:p>
    <w:p w:rsidR="00C4124F" w:rsidRPr="00496DE4" w:rsidRDefault="00C4124F" w:rsidP="007B6DDB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11. </w:t>
      </w:r>
      <w:r w:rsidRPr="00496DE4">
        <w:rPr>
          <w:rFonts w:ascii="Times New Roman" w:hAnsi="Times New Roman" w:cs="Times New Roman"/>
          <w:sz w:val="28"/>
          <w:szCs w:val="28"/>
          <w:lang w:val="uk-UA"/>
        </w:rPr>
        <w:t>Апостроф треба писати на місці всіх пропусків у рядку</w:t>
      </w:r>
    </w:p>
    <w:p w:rsidR="00C4124F" w:rsidRPr="00496DE4" w:rsidRDefault="00C4124F" w:rsidP="00C4749A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96DE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496DE4">
        <w:rPr>
          <w:rFonts w:ascii="Times New Roman" w:hAnsi="Times New Roman" w:cs="Times New Roman"/>
          <w:sz w:val="28"/>
          <w:szCs w:val="28"/>
          <w:lang w:val="ru-RU"/>
        </w:rPr>
        <w:t xml:space="preserve"> в...юн, подвір...я, Солов...йов</w:t>
      </w:r>
    </w:p>
    <w:p w:rsidR="00C4124F" w:rsidRPr="00496DE4" w:rsidRDefault="00C4124F" w:rsidP="00C4749A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96DE4">
        <w:rPr>
          <w:rFonts w:ascii="Times New Roman" w:hAnsi="Times New Roman" w:cs="Times New Roman"/>
          <w:sz w:val="28"/>
          <w:szCs w:val="28"/>
          <w:lang w:val="uk-UA"/>
        </w:rPr>
        <w:t>Б</w:t>
      </w:r>
      <w:r w:rsidRPr="00496DE4">
        <w:rPr>
          <w:rFonts w:ascii="Times New Roman" w:hAnsi="Times New Roman" w:cs="Times New Roman"/>
          <w:sz w:val="28"/>
          <w:szCs w:val="28"/>
          <w:lang w:val="ru-RU"/>
        </w:rPr>
        <w:t xml:space="preserve"> без...язикий, дит...ясла, пів...юрби</w:t>
      </w:r>
    </w:p>
    <w:p w:rsidR="00C4124F" w:rsidRPr="00496DE4" w:rsidRDefault="00C4124F" w:rsidP="00C4749A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96DE4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496DE4">
        <w:rPr>
          <w:rFonts w:ascii="Times New Roman" w:hAnsi="Times New Roman" w:cs="Times New Roman"/>
          <w:sz w:val="28"/>
          <w:szCs w:val="28"/>
          <w:lang w:val="ru-RU"/>
        </w:rPr>
        <w:t xml:space="preserve"> Св...ятослав, з…явитися, від...ємний</w:t>
      </w:r>
    </w:p>
    <w:p w:rsidR="00C4124F" w:rsidRPr="00496DE4" w:rsidRDefault="00C4124F" w:rsidP="00C4749A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96DE4">
        <w:rPr>
          <w:rFonts w:ascii="Times New Roman" w:hAnsi="Times New Roman" w:cs="Times New Roman"/>
          <w:sz w:val="28"/>
          <w:szCs w:val="28"/>
          <w:lang w:val="uk-UA"/>
        </w:rPr>
        <w:t>Г</w:t>
      </w:r>
      <w:r w:rsidRPr="00496DE4">
        <w:rPr>
          <w:rFonts w:ascii="Times New Roman" w:hAnsi="Times New Roman" w:cs="Times New Roman"/>
          <w:sz w:val="28"/>
          <w:szCs w:val="28"/>
          <w:lang w:val="ru-RU"/>
        </w:rPr>
        <w:t xml:space="preserve"> різьб...яр, полум...я, роз...єднаний</w:t>
      </w:r>
    </w:p>
    <w:p w:rsidR="00C4124F" w:rsidRPr="00496DE4" w:rsidRDefault="00C4124F" w:rsidP="007B6DDB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12. </w:t>
      </w:r>
      <w:r w:rsidRPr="00496DE4">
        <w:rPr>
          <w:rFonts w:ascii="Times New Roman" w:hAnsi="Times New Roman" w:cs="Times New Roman"/>
          <w:sz w:val="28"/>
          <w:szCs w:val="28"/>
          <w:lang w:val="uk-UA"/>
        </w:rPr>
        <w:t>Однакова кількість звуків і букв у кожному слові рядка</w:t>
      </w:r>
    </w:p>
    <w:p w:rsidR="00C4124F" w:rsidRPr="00496DE4" w:rsidRDefault="00C4124F" w:rsidP="009F0980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6DE4">
        <w:rPr>
          <w:rFonts w:ascii="Times New Roman" w:hAnsi="Times New Roman" w:cs="Times New Roman"/>
          <w:sz w:val="28"/>
          <w:szCs w:val="28"/>
          <w:lang w:val="uk-UA"/>
        </w:rPr>
        <w:t>А смієшся, щавель, прояснення</w:t>
      </w:r>
    </w:p>
    <w:p w:rsidR="00C4124F" w:rsidRPr="00496DE4" w:rsidRDefault="00C4124F" w:rsidP="009F0980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6DE4">
        <w:rPr>
          <w:rFonts w:ascii="Times New Roman" w:hAnsi="Times New Roman" w:cs="Times New Roman"/>
          <w:sz w:val="28"/>
          <w:szCs w:val="28"/>
          <w:lang w:val="uk-UA"/>
        </w:rPr>
        <w:t>Б щільність, навчання, якість</w:t>
      </w:r>
    </w:p>
    <w:p w:rsidR="00C4124F" w:rsidRPr="00496DE4" w:rsidRDefault="00C4124F" w:rsidP="009F0980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96DE4">
        <w:rPr>
          <w:rFonts w:ascii="Times New Roman" w:hAnsi="Times New Roman" w:cs="Times New Roman"/>
          <w:sz w:val="28"/>
          <w:szCs w:val="28"/>
          <w:lang w:val="uk-UA"/>
        </w:rPr>
        <w:t>В каяття, порядок, прем’</w:t>
      </w:r>
      <w:r w:rsidRPr="00496DE4">
        <w:rPr>
          <w:rFonts w:ascii="Times New Roman" w:hAnsi="Times New Roman" w:cs="Times New Roman"/>
          <w:sz w:val="28"/>
          <w:szCs w:val="28"/>
          <w:lang w:val="ru-RU"/>
        </w:rPr>
        <w:t>єра</w:t>
      </w:r>
    </w:p>
    <w:p w:rsidR="00C4124F" w:rsidRPr="00496DE4" w:rsidRDefault="00C4124F" w:rsidP="009F0980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6DE4">
        <w:rPr>
          <w:rFonts w:ascii="Times New Roman" w:hAnsi="Times New Roman" w:cs="Times New Roman"/>
          <w:sz w:val="28"/>
          <w:szCs w:val="28"/>
          <w:lang w:val="uk-UA"/>
        </w:rPr>
        <w:t>Г щедрість, юність, бджола</w:t>
      </w:r>
    </w:p>
    <w:p w:rsidR="00C4124F" w:rsidRPr="00496DE4" w:rsidRDefault="00C4124F" w:rsidP="009F0980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6DE4">
        <w:rPr>
          <w:rFonts w:ascii="Times New Roman" w:hAnsi="Times New Roman" w:cs="Times New Roman"/>
          <w:sz w:val="28"/>
          <w:szCs w:val="28"/>
          <w:lang w:val="uk-UA"/>
        </w:rPr>
        <w:t>Д юнь, шістдесят, віньєтка</w:t>
      </w:r>
    </w:p>
    <w:p w:rsidR="00C4124F" w:rsidRDefault="00C4124F" w:rsidP="007B6DDB">
      <w:pPr>
        <w:spacing w:after="0" w:line="360" w:lineRule="auto"/>
        <w:ind w:left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6DE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Відповіді: </w:t>
      </w:r>
      <w:r w:rsidRPr="00496DE4">
        <w:rPr>
          <w:rFonts w:ascii="Times New Roman" w:hAnsi="Times New Roman" w:cs="Times New Roman"/>
          <w:sz w:val="28"/>
          <w:szCs w:val="28"/>
          <w:lang w:val="uk-UA"/>
        </w:rPr>
        <w:t>1-в, 2-а, 3-в, 4-а, 5-б, 6-а, 7-б, 8-г, 9-в, 10-а, 11-б, 12-а</w:t>
      </w:r>
    </w:p>
    <w:p w:rsidR="00C4124F" w:rsidRPr="004858B8" w:rsidRDefault="00C4124F" w:rsidP="007B6DDB">
      <w:pPr>
        <w:spacing w:after="0" w:line="360" w:lineRule="auto"/>
        <w:ind w:left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5.3 Творче завдання. Створити власне висловлювання «Чому почуття національної єдності є одним із важливих у людському житті?»</w:t>
      </w:r>
    </w:p>
    <w:p w:rsidR="00C4124F" w:rsidRPr="00496DE4" w:rsidRDefault="00C4124F" w:rsidP="005E6E2B">
      <w:pPr>
        <w:pStyle w:val="ListParagraph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6. </w:t>
      </w:r>
      <w:r w:rsidRPr="00C93128">
        <w:rPr>
          <w:rFonts w:ascii="Times New Roman" w:hAnsi="Times New Roman" w:cs="Times New Roman"/>
          <w:b/>
          <w:sz w:val="28"/>
          <w:szCs w:val="28"/>
          <w:lang w:val="uk-UA"/>
        </w:rPr>
        <w:t>Домашнє завдання. Опрацювати конспект. Виконати вправу № 56, Л2</w:t>
      </w:r>
      <w:r w:rsidRPr="00D95E19">
        <w:rPr>
          <w:rFonts w:ascii="Times New Roman" w:hAnsi="Times New Roman" w:cs="Times New Roman"/>
          <w:b/>
          <w:sz w:val="28"/>
          <w:szCs w:val="28"/>
          <w:lang w:val="uk-UA"/>
        </w:rPr>
        <w:t>§17</w:t>
      </w:r>
    </w:p>
    <w:p w:rsidR="00C4124F" w:rsidRPr="00496DE4" w:rsidRDefault="00C4124F" w:rsidP="005E6E2B">
      <w:pPr>
        <w:pStyle w:val="ListParagraph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95E19">
        <w:rPr>
          <w:rFonts w:ascii="Times New Roman" w:hAnsi="Times New Roman" w:cs="Times New Roman"/>
          <w:sz w:val="28"/>
          <w:szCs w:val="28"/>
          <w:lang w:val="uk-UA"/>
        </w:rPr>
        <w:t xml:space="preserve">7. </w:t>
      </w:r>
      <w:r w:rsidRPr="00D95E19">
        <w:rPr>
          <w:rFonts w:ascii="Times New Roman" w:hAnsi="Times New Roman" w:cs="Times New Roman"/>
          <w:b/>
          <w:sz w:val="28"/>
          <w:szCs w:val="28"/>
          <w:lang w:val="uk-UA"/>
        </w:rPr>
        <w:t>Підведення підсумків заняття. Виставлення і коментуван</w:t>
      </w:r>
      <w:r w:rsidRPr="00C93128">
        <w:rPr>
          <w:rFonts w:ascii="Times New Roman" w:hAnsi="Times New Roman" w:cs="Times New Roman"/>
          <w:b/>
          <w:sz w:val="28"/>
          <w:szCs w:val="28"/>
          <w:lang w:val="ru-RU"/>
        </w:rPr>
        <w:t>ня оцінок. Відповіді на питання студентів.</w:t>
      </w:r>
    </w:p>
    <w:p w:rsidR="00C4124F" w:rsidRPr="00E40620" w:rsidRDefault="00C4124F" w:rsidP="00C031AB">
      <w:pPr>
        <w:pStyle w:val="ListParagraph"/>
        <w:spacing w:line="360" w:lineRule="auto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C4124F" w:rsidRDefault="00C4124F" w:rsidP="00C031AB">
      <w:pPr>
        <w:pStyle w:val="ListParagraph"/>
        <w:spacing w:line="360" w:lineRule="auto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C4124F" w:rsidRDefault="00C4124F" w:rsidP="00C031AB">
      <w:pPr>
        <w:pStyle w:val="ListParagraph"/>
        <w:spacing w:line="360" w:lineRule="auto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C4124F" w:rsidRDefault="00C4124F" w:rsidP="00C031AB">
      <w:pPr>
        <w:pStyle w:val="ListParagraph"/>
        <w:spacing w:line="360" w:lineRule="auto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C4124F" w:rsidRDefault="00C4124F" w:rsidP="00C031AB">
      <w:pPr>
        <w:pStyle w:val="ListParagraph"/>
        <w:spacing w:line="360" w:lineRule="auto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C4124F" w:rsidRPr="00496DE4" w:rsidRDefault="00C4124F" w:rsidP="00C031AB">
      <w:pPr>
        <w:pStyle w:val="ListParagraph"/>
        <w:spacing w:line="360" w:lineRule="auto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496DE4">
        <w:rPr>
          <w:rFonts w:ascii="Times New Roman" w:hAnsi="Times New Roman" w:cs="Times New Roman"/>
          <w:b/>
          <w:bCs/>
          <w:sz w:val="28"/>
          <w:szCs w:val="28"/>
          <w:lang w:val="ru-RU"/>
        </w:rPr>
        <w:t>ВИСНОВОК</w:t>
      </w:r>
    </w:p>
    <w:p w:rsidR="00C4124F" w:rsidRPr="00496DE4" w:rsidRDefault="00C4124F" w:rsidP="00A61D67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6DE4">
        <w:rPr>
          <w:rFonts w:ascii="Times New Roman" w:hAnsi="Times New Roman" w:cs="Times New Roman"/>
          <w:sz w:val="28"/>
          <w:szCs w:val="28"/>
          <w:lang w:val="uk-UA"/>
        </w:rPr>
        <w:t>Зн</w:t>
      </w:r>
      <w:r>
        <w:rPr>
          <w:rFonts w:ascii="Times New Roman" w:hAnsi="Times New Roman" w:cs="Times New Roman"/>
          <w:sz w:val="28"/>
          <w:szCs w:val="28"/>
          <w:lang w:val="uk-UA"/>
        </w:rPr>
        <w:t>ання практичного заняття з теми</w:t>
      </w:r>
      <w:r w:rsidRPr="00496DE4">
        <w:rPr>
          <w:rFonts w:ascii="Times New Roman" w:hAnsi="Times New Roman" w:cs="Times New Roman"/>
          <w:sz w:val="28"/>
          <w:szCs w:val="28"/>
          <w:lang w:val="uk-UA"/>
        </w:rPr>
        <w:t xml:space="preserve"> «Складні випадки правопису апострофа» важливі для нашого мовного та письмового розвитку. Сьогодні студенти поглибили та систематизували знання про правопис апострофа та м’якого знака; формували мовну компетентність; розвивали пізнавальні інтереси до культурного надбання свого народу, здатність до творчого застосування знань та умінь; застосовували набуті знання у різних нестандартних ситуаціях; використовували різні типи робіт для кращого засвоєння матеріалу.</w:t>
      </w:r>
    </w:p>
    <w:p w:rsidR="00C4124F" w:rsidRPr="00496DE4" w:rsidRDefault="00C4124F" w:rsidP="00660F8D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6DE4">
        <w:rPr>
          <w:rFonts w:ascii="Times New Roman" w:hAnsi="Times New Roman" w:cs="Times New Roman"/>
          <w:sz w:val="28"/>
          <w:szCs w:val="28"/>
          <w:lang w:val="uk-UA"/>
        </w:rPr>
        <w:t>Отже, від викладача потребується уміння старанно виконувати свою роботу, усвідомлювати, що змістом такого заняття є програмовий матеріал, досягти цілей та мети заняття. Формувати мовні та мовленнєві компетентності; підвищувати рівень грамотності студентів; стимулювати ініціативність, здатність аналізувати свої дії, приймати самостійні рішення.</w:t>
      </w:r>
    </w:p>
    <w:p w:rsidR="00C4124F" w:rsidRPr="00496DE4" w:rsidRDefault="00C4124F" w:rsidP="009E19F2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6DE4">
        <w:rPr>
          <w:rFonts w:ascii="Times New Roman" w:hAnsi="Times New Roman" w:cs="Times New Roman"/>
          <w:sz w:val="28"/>
          <w:szCs w:val="28"/>
          <w:lang w:val="uk-UA"/>
        </w:rPr>
        <w:t>Мета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практичного заняття</w:t>
      </w:r>
      <w:r w:rsidRPr="00496DE4">
        <w:rPr>
          <w:rFonts w:ascii="Times New Roman" w:hAnsi="Times New Roman" w:cs="Times New Roman"/>
          <w:sz w:val="28"/>
          <w:szCs w:val="28"/>
          <w:lang w:val="uk-UA"/>
        </w:rPr>
        <w:t xml:space="preserve"> – реалізація навчальних цілей, загальний розвиток студентів, надання кожному з них оптимальної можливості в особистісному становленні й розвитку, розширення можливостей самовизначення. Результат – створення дидактичних умов для ситуації успіху особистості у процесі навчальної діяльності, збагачення її мотиваційної, інтелектуальної та інших сфер. </w:t>
      </w:r>
    </w:p>
    <w:p w:rsidR="00C4124F" w:rsidRPr="00E815E3" w:rsidRDefault="00C4124F" w:rsidP="003D7088">
      <w:pPr>
        <w:pStyle w:val="ListParagraph"/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C4124F" w:rsidRPr="00E815E3" w:rsidRDefault="00C4124F" w:rsidP="003D7088">
      <w:pPr>
        <w:pStyle w:val="ListParagraph"/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C4124F" w:rsidRPr="00E815E3" w:rsidRDefault="00C4124F" w:rsidP="003D7088">
      <w:pPr>
        <w:pStyle w:val="ListParagraph"/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C4124F" w:rsidRPr="00E815E3" w:rsidRDefault="00C4124F" w:rsidP="003D7088">
      <w:pPr>
        <w:pStyle w:val="ListParagraph"/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C4124F" w:rsidRPr="00E815E3" w:rsidRDefault="00C4124F" w:rsidP="003D7088">
      <w:pPr>
        <w:pStyle w:val="ListParagraph"/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C4124F" w:rsidRPr="00E815E3" w:rsidRDefault="00C4124F" w:rsidP="003D7088">
      <w:pPr>
        <w:pStyle w:val="ListParagraph"/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C4124F" w:rsidRPr="00496DE4" w:rsidRDefault="00C4124F" w:rsidP="00FF27E2">
      <w:pPr>
        <w:pStyle w:val="ListParagraph"/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496DE4">
        <w:rPr>
          <w:rFonts w:ascii="Times New Roman" w:hAnsi="Times New Roman" w:cs="Times New Roman"/>
          <w:b/>
          <w:bCs/>
          <w:sz w:val="28"/>
          <w:szCs w:val="28"/>
          <w:lang w:val="ru-RU"/>
        </w:rPr>
        <w:t>СПИСОК ЛІТЕРАТУРИ</w:t>
      </w:r>
    </w:p>
    <w:p w:rsidR="00C4124F" w:rsidRDefault="00C4124F" w:rsidP="00CB083C">
      <w:pPr>
        <w:pStyle w:val="ListParagraph"/>
        <w:ind w:left="540" w:firstLine="180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Бондаренко Н. В.: Українська мова. Підручник для 10 кл. – К.: Грамота, 2010 р.</w:t>
      </w:r>
    </w:p>
    <w:p w:rsidR="00C4124F" w:rsidRDefault="00C4124F" w:rsidP="00CB083C">
      <w:pPr>
        <w:pStyle w:val="ListParagraph"/>
        <w:ind w:left="540" w:firstLine="180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Ющук І. П.: Практикум з правопису української мови – К.: Освіта, </w:t>
      </w:r>
    </w:p>
    <w:p w:rsidR="00C4124F" w:rsidRPr="00DD706C" w:rsidRDefault="00C4124F" w:rsidP="00CB083C">
      <w:pPr>
        <w:pStyle w:val="ListParagraph"/>
        <w:ind w:left="540" w:firstLine="18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2013 р.</w:t>
      </w:r>
    </w:p>
    <w:p w:rsidR="00C4124F" w:rsidRDefault="00C4124F" w:rsidP="00CB083C">
      <w:pPr>
        <w:pStyle w:val="ListParagraph"/>
        <w:ind w:left="540" w:firstLine="180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 Глазова О. П.: Українська мова. Підручник для 10 кл. – К.: Ранок, </w:t>
      </w:r>
    </w:p>
    <w:p w:rsidR="00C4124F" w:rsidRDefault="00C4124F" w:rsidP="00CB083C">
      <w:pPr>
        <w:pStyle w:val="ListParagraph"/>
        <w:ind w:left="540" w:firstLine="18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2018 р.</w:t>
      </w:r>
    </w:p>
    <w:p w:rsidR="00C4124F" w:rsidRDefault="00C4124F" w:rsidP="00CB083C">
      <w:pPr>
        <w:pStyle w:val="ListParagraph"/>
        <w:ind w:left="540" w:firstLine="180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 Заболотний О. В.: Українська мова (рівень стандарту). Підручник для 10 кл. – К.: Генеза, 2018 р.</w:t>
      </w:r>
    </w:p>
    <w:p w:rsidR="00C4124F" w:rsidRDefault="00C4124F" w:rsidP="00CB083C">
      <w:pPr>
        <w:pStyle w:val="ListParagraph"/>
        <w:ind w:left="540" w:firstLine="180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 Авраменко О. М.: Українська мова (рівень стандарту). Підручник для 10 кл. – К.:  Грамота, 2018 р.</w:t>
      </w:r>
    </w:p>
    <w:p w:rsidR="00C4124F" w:rsidRDefault="00C4124F" w:rsidP="00CB083C">
      <w:pPr>
        <w:pStyle w:val="ListParagraph"/>
        <w:ind w:left="540" w:firstLine="180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6. Голуб Н. Б.: Українська мова. Підручник для 10 кл. – К.: Педагогічна думка, 2018 р.</w:t>
      </w:r>
    </w:p>
    <w:p w:rsidR="00C4124F" w:rsidRPr="00BD6441" w:rsidRDefault="00C4124F" w:rsidP="00CB083C">
      <w:pPr>
        <w:pStyle w:val="ListParagraph"/>
        <w:spacing w:after="0" w:line="360" w:lineRule="auto"/>
        <w:ind w:left="540" w:firstLine="18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7. Відеоролик «Українська писемність»: електронні ресурси [</w:t>
      </w:r>
      <w:r>
        <w:rPr>
          <w:rFonts w:ascii="Times New Roman" w:hAnsi="Times New Roman" w:cs="Times New Roman"/>
          <w:sz w:val="28"/>
          <w:szCs w:val="28"/>
        </w:rPr>
        <w:t>You</w:t>
      </w:r>
      <w:r w:rsidRPr="00CB083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Tube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] – Режим доступу: </w:t>
      </w:r>
      <w:r>
        <w:rPr>
          <w:rFonts w:ascii="Times New Roman" w:hAnsi="Times New Roman" w:cs="Times New Roman"/>
          <w:sz w:val="28"/>
          <w:szCs w:val="28"/>
        </w:rPr>
        <w:t>https</w:t>
      </w:r>
      <w:r w:rsidRPr="00BD6441">
        <w:rPr>
          <w:rFonts w:ascii="Times New Roman" w:hAnsi="Times New Roman" w:cs="Times New Roman"/>
          <w:sz w:val="28"/>
          <w:szCs w:val="28"/>
          <w:lang w:val="ru-RU"/>
        </w:rPr>
        <w:t>//</w:t>
      </w:r>
      <w:r>
        <w:rPr>
          <w:rFonts w:ascii="Times New Roman" w:hAnsi="Times New Roman" w:cs="Times New Roman"/>
          <w:sz w:val="28"/>
          <w:szCs w:val="28"/>
        </w:rPr>
        <w:t>youtu</w:t>
      </w:r>
      <w:r w:rsidRPr="00BD6441">
        <w:rPr>
          <w:rFonts w:ascii="Times New Roman" w:hAnsi="Times New Roman" w:cs="Times New Roman"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sz w:val="28"/>
          <w:szCs w:val="28"/>
        </w:rPr>
        <w:t>be</w:t>
      </w:r>
      <w:r w:rsidRPr="00BD6441">
        <w:rPr>
          <w:rFonts w:ascii="Times New Roman" w:hAnsi="Times New Roman" w:cs="Times New Roman"/>
          <w:sz w:val="28"/>
          <w:szCs w:val="28"/>
          <w:lang w:val="ru-RU"/>
        </w:rPr>
        <w:t>/</w:t>
      </w:r>
      <w:r>
        <w:rPr>
          <w:rFonts w:ascii="Times New Roman" w:hAnsi="Times New Roman" w:cs="Times New Roman"/>
          <w:sz w:val="28"/>
          <w:szCs w:val="28"/>
        </w:rPr>
        <w:t>BR</w:t>
      </w:r>
      <w:r w:rsidRPr="00BD6441">
        <w:rPr>
          <w:rFonts w:ascii="Times New Roman" w:hAnsi="Times New Roman" w:cs="Times New Roman"/>
          <w:sz w:val="28"/>
          <w:szCs w:val="28"/>
          <w:lang w:val="ru-RU"/>
        </w:rPr>
        <w:t>729</w:t>
      </w:r>
      <w:r>
        <w:rPr>
          <w:rFonts w:ascii="Times New Roman" w:hAnsi="Times New Roman" w:cs="Times New Roman"/>
          <w:sz w:val="28"/>
          <w:szCs w:val="28"/>
        </w:rPr>
        <w:t>D</w:t>
      </w:r>
      <w:r w:rsidRPr="00BD6441">
        <w:rPr>
          <w:rFonts w:ascii="Times New Roman" w:hAnsi="Times New Roman" w:cs="Times New Roman"/>
          <w:sz w:val="28"/>
          <w:szCs w:val="28"/>
          <w:lang w:val="ru-RU"/>
        </w:rPr>
        <w:t>-</w:t>
      </w:r>
      <w:r>
        <w:rPr>
          <w:rFonts w:ascii="Times New Roman" w:hAnsi="Times New Roman" w:cs="Times New Roman"/>
          <w:sz w:val="28"/>
          <w:szCs w:val="28"/>
        </w:rPr>
        <w:t>LHGs</w:t>
      </w:r>
    </w:p>
    <w:p w:rsidR="00C4124F" w:rsidRPr="00C93128" w:rsidRDefault="00C4124F" w:rsidP="00C93128">
      <w:pPr>
        <w:spacing w:after="0" w:line="360" w:lineRule="auto"/>
        <w:ind w:left="720"/>
        <w:jc w:val="both"/>
        <w:rPr>
          <w:rStyle w:val="Strong"/>
          <w:rFonts w:ascii="Times New Roman" w:eastAsia="Arial Unicode MS" w:hAnsi="Times New Roman"/>
          <w:b w:val="0"/>
          <w:bCs w:val="0"/>
          <w:sz w:val="28"/>
          <w:szCs w:val="28"/>
          <w:lang w:val="uk-UA"/>
        </w:rPr>
      </w:pPr>
    </w:p>
    <w:p w:rsidR="00C4124F" w:rsidRPr="00496DE4" w:rsidRDefault="00C4124F" w:rsidP="003D7088">
      <w:pPr>
        <w:pStyle w:val="ListParagraph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4124F" w:rsidRPr="00853493" w:rsidRDefault="00C4124F" w:rsidP="003D7088">
      <w:pPr>
        <w:pStyle w:val="ListParagraph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4124F" w:rsidRPr="00496DE4" w:rsidRDefault="00C4124F" w:rsidP="003D7088">
      <w:pPr>
        <w:pStyle w:val="ListParagraph"/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C4124F" w:rsidRPr="00496DE4" w:rsidRDefault="00C4124F" w:rsidP="003D708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C4124F" w:rsidRPr="00496DE4" w:rsidSect="005653BF">
      <w:headerReference w:type="even" r:id="rId7"/>
      <w:headerReference w:type="default" r:id="rId8"/>
      <w:pgSz w:w="11906" w:h="16838" w:code="9"/>
      <w:pgMar w:top="1134" w:right="851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124F" w:rsidRDefault="00C4124F">
      <w:r>
        <w:separator/>
      </w:r>
    </w:p>
  </w:endnote>
  <w:endnote w:type="continuationSeparator" w:id="0">
    <w:p w:rsidR="00C4124F" w:rsidRDefault="00C412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124F" w:rsidRDefault="00C4124F">
      <w:r>
        <w:separator/>
      </w:r>
    </w:p>
  </w:footnote>
  <w:footnote w:type="continuationSeparator" w:id="0">
    <w:p w:rsidR="00C4124F" w:rsidRDefault="00C412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24F" w:rsidRDefault="00C4124F" w:rsidP="005653BF">
    <w:pPr>
      <w:pStyle w:val="Header"/>
      <w:framePr w:wrap="around" w:vAnchor="text" w:hAnchor="margin" w:xAlign="right" w:y="1"/>
      <w:rPr>
        <w:rStyle w:val="PageNumber"/>
        <w:rFonts w:cs="Calibri"/>
      </w:rPr>
    </w:pPr>
    <w:r>
      <w:rPr>
        <w:rStyle w:val="PageNumber"/>
        <w:rFonts w:cs="Calibri"/>
      </w:rPr>
      <w:fldChar w:fldCharType="begin"/>
    </w:r>
    <w:r>
      <w:rPr>
        <w:rStyle w:val="PageNumber"/>
        <w:rFonts w:cs="Calibri"/>
      </w:rPr>
      <w:instrText xml:space="preserve">PAGE  </w:instrText>
    </w:r>
    <w:r>
      <w:rPr>
        <w:rStyle w:val="PageNumber"/>
        <w:rFonts w:cs="Calibri"/>
      </w:rPr>
      <w:fldChar w:fldCharType="end"/>
    </w:r>
  </w:p>
  <w:p w:rsidR="00C4124F" w:rsidRDefault="00C4124F" w:rsidP="00776988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24F" w:rsidRDefault="00C4124F" w:rsidP="00776988">
    <w:pPr>
      <w:pStyle w:val="Header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36FE6"/>
    <w:multiLevelType w:val="hybridMultilevel"/>
    <w:tmpl w:val="A092830E"/>
    <w:lvl w:ilvl="0" w:tplc="1EAE5306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">
    <w:nsid w:val="079D4EAC"/>
    <w:multiLevelType w:val="multilevel"/>
    <w:tmpl w:val="A8426C62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2">
    <w:nsid w:val="09AB166A"/>
    <w:multiLevelType w:val="hybridMultilevel"/>
    <w:tmpl w:val="D33AE3C8"/>
    <w:lvl w:ilvl="0" w:tplc="99F28996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3">
    <w:nsid w:val="20C4406B"/>
    <w:multiLevelType w:val="hybridMultilevel"/>
    <w:tmpl w:val="1CC876C4"/>
    <w:lvl w:ilvl="0" w:tplc="33BC2086">
      <w:start w:val="4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48F44D7"/>
    <w:multiLevelType w:val="hybridMultilevel"/>
    <w:tmpl w:val="792C073A"/>
    <w:lvl w:ilvl="0" w:tplc="FE00E1AE">
      <w:start w:val="7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  <w:rPr>
        <w:rFonts w:cs="Times New Roman"/>
      </w:rPr>
    </w:lvl>
  </w:abstractNum>
  <w:abstractNum w:abstractNumId="5">
    <w:nsid w:val="3AC13770"/>
    <w:multiLevelType w:val="hybridMultilevel"/>
    <w:tmpl w:val="3F180C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B560A6A"/>
    <w:multiLevelType w:val="hybridMultilevel"/>
    <w:tmpl w:val="E8CEEA90"/>
    <w:lvl w:ilvl="0" w:tplc="B2E8F2B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44BE5DDC"/>
    <w:multiLevelType w:val="hybridMultilevel"/>
    <w:tmpl w:val="A1E8ABEE"/>
    <w:lvl w:ilvl="0" w:tplc="24F05678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  <w:rPr>
        <w:rFonts w:cs="Times New Roman"/>
      </w:rPr>
    </w:lvl>
  </w:abstractNum>
  <w:abstractNum w:abstractNumId="8">
    <w:nsid w:val="4A962634"/>
    <w:multiLevelType w:val="hybridMultilevel"/>
    <w:tmpl w:val="00389B6A"/>
    <w:lvl w:ilvl="0" w:tplc="90AA5D04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9">
    <w:nsid w:val="4C1342B8"/>
    <w:multiLevelType w:val="hybridMultilevel"/>
    <w:tmpl w:val="0D7A44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4191524"/>
    <w:multiLevelType w:val="hybridMultilevel"/>
    <w:tmpl w:val="0F28DB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5F308B7"/>
    <w:multiLevelType w:val="multilevel"/>
    <w:tmpl w:val="1ECA7416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 w:hint="default"/>
      </w:rPr>
    </w:lvl>
  </w:abstractNum>
  <w:abstractNum w:abstractNumId="12">
    <w:nsid w:val="577277F9"/>
    <w:multiLevelType w:val="hybridMultilevel"/>
    <w:tmpl w:val="E4E0EA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58851CD8"/>
    <w:multiLevelType w:val="hybridMultilevel"/>
    <w:tmpl w:val="616ABF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5C7F45E4"/>
    <w:multiLevelType w:val="multilevel"/>
    <w:tmpl w:val="7968EFC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5">
    <w:nsid w:val="67C836C5"/>
    <w:multiLevelType w:val="hybridMultilevel"/>
    <w:tmpl w:val="3564A2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8E42020"/>
    <w:multiLevelType w:val="multilevel"/>
    <w:tmpl w:val="83E0B98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num w:numId="1">
    <w:abstractNumId w:val="10"/>
  </w:num>
  <w:num w:numId="2">
    <w:abstractNumId w:val="6"/>
  </w:num>
  <w:num w:numId="3">
    <w:abstractNumId w:val="7"/>
  </w:num>
  <w:num w:numId="4">
    <w:abstractNumId w:val="4"/>
  </w:num>
  <w:num w:numId="5">
    <w:abstractNumId w:val="14"/>
  </w:num>
  <w:num w:numId="6">
    <w:abstractNumId w:val="16"/>
  </w:num>
  <w:num w:numId="7">
    <w:abstractNumId w:val="0"/>
  </w:num>
  <w:num w:numId="8">
    <w:abstractNumId w:val="8"/>
  </w:num>
  <w:num w:numId="9">
    <w:abstractNumId w:val="2"/>
  </w:num>
  <w:num w:numId="10">
    <w:abstractNumId w:val="15"/>
  </w:num>
  <w:num w:numId="11">
    <w:abstractNumId w:val="13"/>
  </w:num>
  <w:num w:numId="12">
    <w:abstractNumId w:val="9"/>
  </w:num>
  <w:num w:numId="13">
    <w:abstractNumId w:val="1"/>
  </w:num>
  <w:num w:numId="14">
    <w:abstractNumId w:val="3"/>
  </w:num>
  <w:num w:numId="15">
    <w:abstractNumId w:val="11"/>
  </w:num>
  <w:num w:numId="16">
    <w:abstractNumId w:val="12"/>
  </w:num>
  <w:num w:numId="1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6B1B"/>
    <w:rsid w:val="00032BD0"/>
    <w:rsid w:val="00041E1F"/>
    <w:rsid w:val="00044724"/>
    <w:rsid w:val="00045C60"/>
    <w:rsid w:val="000A57E2"/>
    <w:rsid w:val="000B0730"/>
    <w:rsid w:val="000B2B0B"/>
    <w:rsid w:val="000B3D41"/>
    <w:rsid w:val="000D2605"/>
    <w:rsid w:val="000D5A8C"/>
    <w:rsid w:val="000D6098"/>
    <w:rsid w:val="000E7941"/>
    <w:rsid w:val="000F59A2"/>
    <w:rsid w:val="00116826"/>
    <w:rsid w:val="00121FC7"/>
    <w:rsid w:val="00135556"/>
    <w:rsid w:val="00136200"/>
    <w:rsid w:val="00147998"/>
    <w:rsid w:val="001511BD"/>
    <w:rsid w:val="00151767"/>
    <w:rsid w:val="00161DCC"/>
    <w:rsid w:val="00172C59"/>
    <w:rsid w:val="00187D0F"/>
    <w:rsid w:val="00191B23"/>
    <w:rsid w:val="001D1F8C"/>
    <w:rsid w:val="001D753A"/>
    <w:rsid w:val="001F5964"/>
    <w:rsid w:val="001F6037"/>
    <w:rsid w:val="00206E71"/>
    <w:rsid w:val="00213537"/>
    <w:rsid w:val="00216616"/>
    <w:rsid w:val="0021751D"/>
    <w:rsid w:val="002341B8"/>
    <w:rsid w:val="00234832"/>
    <w:rsid w:val="002365AD"/>
    <w:rsid w:val="00241819"/>
    <w:rsid w:val="0024396F"/>
    <w:rsid w:val="00243EB7"/>
    <w:rsid w:val="00256C6F"/>
    <w:rsid w:val="00281B5C"/>
    <w:rsid w:val="00287269"/>
    <w:rsid w:val="00293741"/>
    <w:rsid w:val="00295C8D"/>
    <w:rsid w:val="002A6C8F"/>
    <w:rsid w:val="002B0D76"/>
    <w:rsid w:val="002B1D10"/>
    <w:rsid w:val="002B3E65"/>
    <w:rsid w:val="002C3051"/>
    <w:rsid w:val="003000B1"/>
    <w:rsid w:val="003173F8"/>
    <w:rsid w:val="0033467E"/>
    <w:rsid w:val="00342046"/>
    <w:rsid w:val="00347DA5"/>
    <w:rsid w:val="00350F46"/>
    <w:rsid w:val="003535A6"/>
    <w:rsid w:val="0036409F"/>
    <w:rsid w:val="003665BC"/>
    <w:rsid w:val="00367AD8"/>
    <w:rsid w:val="00387A24"/>
    <w:rsid w:val="00391E9F"/>
    <w:rsid w:val="00396796"/>
    <w:rsid w:val="003A1C4F"/>
    <w:rsid w:val="003A6A1E"/>
    <w:rsid w:val="003D7088"/>
    <w:rsid w:val="003E2AAD"/>
    <w:rsid w:val="003E357A"/>
    <w:rsid w:val="003F3BA0"/>
    <w:rsid w:val="003F5959"/>
    <w:rsid w:val="00412F23"/>
    <w:rsid w:val="00435D80"/>
    <w:rsid w:val="00473716"/>
    <w:rsid w:val="00482D8E"/>
    <w:rsid w:val="00485703"/>
    <w:rsid w:val="004858B8"/>
    <w:rsid w:val="00486D5A"/>
    <w:rsid w:val="00496DE4"/>
    <w:rsid w:val="004A7B0E"/>
    <w:rsid w:val="004C3F6B"/>
    <w:rsid w:val="004E1D10"/>
    <w:rsid w:val="004E305B"/>
    <w:rsid w:val="004E5D09"/>
    <w:rsid w:val="004E7C7E"/>
    <w:rsid w:val="004F1CC9"/>
    <w:rsid w:val="00505E44"/>
    <w:rsid w:val="00511F82"/>
    <w:rsid w:val="00515AA4"/>
    <w:rsid w:val="005160FA"/>
    <w:rsid w:val="005201E5"/>
    <w:rsid w:val="00521082"/>
    <w:rsid w:val="005274A6"/>
    <w:rsid w:val="00552A52"/>
    <w:rsid w:val="00554408"/>
    <w:rsid w:val="0055618A"/>
    <w:rsid w:val="005653BF"/>
    <w:rsid w:val="00567C85"/>
    <w:rsid w:val="00594E3C"/>
    <w:rsid w:val="00595D97"/>
    <w:rsid w:val="005A3486"/>
    <w:rsid w:val="005A48B0"/>
    <w:rsid w:val="005A6030"/>
    <w:rsid w:val="005E6DF4"/>
    <w:rsid w:val="005E6E2B"/>
    <w:rsid w:val="005F7364"/>
    <w:rsid w:val="00612120"/>
    <w:rsid w:val="006131B8"/>
    <w:rsid w:val="006156DE"/>
    <w:rsid w:val="00624765"/>
    <w:rsid w:val="00632C4F"/>
    <w:rsid w:val="00637904"/>
    <w:rsid w:val="006433A9"/>
    <w:rsid w:val="0064362F"/>
    <w:rsid w:val="00660F8D"/>
    <w:rsid w:val="00683957"/>
    <w:rsid w:val="00685F62"/>
    <w:rsid w:val="006960B0"/>
    <w:rsid w:val="006A789A"/>
    <w:rsid w:val="006B45CA"/>
    <w:rsid w:val="006B6A1F"/>
    <w:rsid w:val="006B7AE2"/>
    <w:rsid w:val="006F3DE6"/>
    <w:rsid w:val="0071070E"/>
    <w:rsid w:val="00717DEF"/>
    <w:rsid w:val="007233A5"/>
    <w:rsid w:val="007468A8"/>
    <w:rsid w:val="00751D9A"/>
    <w:rsid w:val="00776988"/>
    <w:rsid w:val="007850EA"/>
    <w:rsid w:val="00790D6D"/>
    <w:rsid w:val="00791155"/>
    <w:rsid w:val="00794238"/>
    <w:rsid w:val="007A67F7"/>
    <w:rsid w:val="007B2257"/>
    <w:rsid w:val="007B5D7F"/>
    <w:rsid w:val="007B6DDB"/>
    <w:rsid w:val="007C3496"/>
    <w:rsid w:val="007C67DD"/>
    <w:rsid w:val="00832978"/>
    <w:rsid w:val="008401C6"/>
    <w:rsid w:val="00842D56"/>
    <w:rsid w:val="00847AB8"/>
    <w:rsid w:val="00853493"/>
    <w:rsid w:val="00853735"/>
    <w:rsid w:val="00854425"/>
    <w:rsid w:val="00861FB5"/>
    <w:rsid w:val="008708E5"/>
    <w:rsid w:val="00877131"/>
    <w:rsid w:val="00882217"/>
    <w:rsid w:val="00885DDD"/>
    <w:rsid w:val="00892F29"/>
    <w:rsid w:val="0089458B"/>
    <w:rsid w:val="008B2E10"/>
    <w:rsid w:val="008C36FD"/>
    <w:rsid w:val="008E15F5"/>
    <w:rsid w:val="008E4BA6"/>
    <w:rsid w:val="008E7CCD"/>
    <w:rsid w:val="008F4DCA"/>
    <w:rsid w:val="008F6643"/>
    <w:rsid w:val="0090522E"/>
    <w:rsid w:val="0091720D"/>
    <w:rsid w:val="009222F0"/>
    <w:rsid w:val="00931D24"/>
    <w:rsid w:val="00937498"/>
    <w:rsid w:val="00947724"/>
    <w:rsid w:val="00956BD4"/>
    <w:rsid w:val="00984867"/>
    <w:rsid w:val="009B4597"/>
    <w:rsid w:val="009D2E65"/>
    <w:rsid w:val="009D7B2B"/>
    <w:rsid w:val="009E19F2"/>
    <w:rsid w:val="009F0980"/>
    <w:rsid w:val="00A24AB8"/>
    <w:rsid w:val="00A266F9"/>
    <w:rsid w:val="00A61D67"/>
    <w:rsid w:val="00A620C7"/>
    <w:rsid w:val="00A6584C"/>
    <w:rsid w:val="00A83998"/>
    <w:rsid w:val="00A85DE3"/>
    <w:rsid w:val="00AA1E44"/>
    <w:rsid w:val="00AA36D1"/>
    <w:rsid w:val="00AC0E57"/>
    <w:rsid w:val="00AD273B"/>
    <w:rsid w:val="00AE2500"/>
    <w:rsid w:val="00AE5A22"/>
    <w:rsid w:val="00AE716E"/>
    <w:rsid w:val="00B024C3"/>
    <w:rsid w:val="00B50509"/>
    <w:rsid w:val="00B54E9D"/>
    <w:rsid w:val="00B57AF4"/>
    <w:rsid w:val="00BA3AF4"/>
    <w:rsid w:val="00BA5434"/>
    <w:rsid w:val="00BD6441"/>
    <w:rsid w:val="00BD6B3A"/>
    <w:rsid w:val="00BF0C93"/>
    <w:rsid w:val="00BF641B"/>
    <w:rsid w:val="00C031AB"/>
    <w:rsid w:val="00C4124F"/>
    <w:rsid w:val="00C41A4D"/>
    <w:rsid w:val="00C42914"/>
    <w:rsid w:val="00C4749A"/>
    <w:rsid w:val="00C93128"/>
    <w:rsid w:val="00C951B6"/>
    <w:rsid w:val="00CB015A"/>
    <w:rsid w:val="00CB083C"/>
    <w:rsid w:val="00CC0635"/>
    <w:rsid w:val="00CD01BC"/>
    <w:rsid w:val="00CD4CE3"/>
    <w:rsid w:val="00CD4FA0"/>
    <w:rsid w:val="00CD5160"/>
    <w:rsid w:val="00CF40F8"/>
    <w:rsid w:val="00D070B1"/>
    <w:rsid w:val="00D220AF"/>
    <w:rsid w:val="00D25CF0"/>
    <w:rsid w:val="00D270EC"/>
    <w:rsid w:val="00D4027D"/>
    <w:rsid w:val="00D43452"/>
    <w:rsid w:val="00D43AFA"/>
    <w:rsid w:val="00D62B1C"/>
    <w:rsid w:val="00D62BD9"/>
    <w:rsid w:val="00D733C5"/>
    <w:rsid w:val="00D852BA"/>
    <w:rsid w:val="00D93389"/>
    <w:rsid w:val="00D95E19"/>
    <w:rsid w:val="00DD706C"/>
    <w:rsid w:val="00E02E2A"/>
    <w:rsid w:val="00E03CE7"/>
    <w:rsid w:val="00E06229"/>
    <w:rsid w:val="00E07821"/>
    <w:rsid w:val="00E10A1F"/>
    <w:rsid w:val="00E305B2"/>
    <w:rsid w:val="00E361B5"/>
    <w:rsid w:val="00E37BF1"/>
    <w:rsid w:val="00E40620"/>
    <w:rsid w:val="00E43C1B"/>
    <w:rsid w:val="00E56512"/>
    <w:rsid w:val="00E66B1B"/>
    <w:rsid w:val="00E66F34"/>
    <w:rsid w:val="00E815E3"/>
    <w:rsid w:val="00E856CB"/>
    <w:rsid w:val="00EA1577"/>
    <w:rsid w:val="00EB65A5"/>
    <w:rsid w:val="00EC0A5F"/>
    <w:rsid w:val="00EC33A9"/>
    <w:rsid w:val="00EC4C7F"/>
    <w:rsid w:val="00EF2794"/>
    <w:rsid w:val="00EF3B94"/>
    <w:rsid w:val="00EF3EA1"/>
    <w:rsid w:val="00F0166C"/>
    <w:rsid w:val="00F0266F"/>
    <w:rsid w:val="00F266CD"/>
    <w:rsid w:val="00F33541"/>
    <w:rsid w:val="00F40A1C"/>
    <w:rsid w:val="00F560D0"/>
    <w:rsid w:val="00F6748A"/>
    <w:rsid w:val="00F7698A"/>
    <w:rsid w:val="00FB6D99"/>
    <w:rsid w:val="00FD00E0"/>
    <w:rsid w:val="00FD2C8A"/>
    <w:rsid w:val="00FE4425"/>
    <w:rsid w:val="00FF27E2"/>
    <w:rsid w:val="00FF71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semiHidden="0" w:uiPriority="39" w:qFormat="1"/>
  </w:latentStyles>
  <w:style w:type="paragraph" w:default="1" w:styleId="Normal">
    <w:name w:val="Normal"/>
    <w:qFormat/>
    <w:rsid w:val="006156DE"/>
    <w:pPr>
      <w:spacing w:after="200" w:line="276" w:lineRule="auto"/>
    </w:pPr>
    <w:rPr>
      <w:rFonts w:cs="Calibri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156DE"/>
    <w:pPr>
      <w:spacing w:before="480" w:after="0"/>
      <w:outlineLvl w:val="0"/>
    </w:pPr>
    <w:rPr>
      <w:rFonts w:ascii="Cambria" w:eastAsia="Times New Roman" w:hAnsi="Cambria" w:cs="Cambria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156DE"/>
    <w:pPr>
      <w:spacing w:before="200" w:after="0"/>
      <w:outlineLvl w:val="1"/>
    </w:pPr>
    <w:rPr>
      <w:rFonts w:ascii="Cambria" w:eastAsia="Times New Roman" w:hAnsi="Cambria" w:cs="Cambria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156DE"/>
    <w:pPr>
      <w:spacing w:before="200" w:after="0" w:line="271" w:lineRule="auto"/>
      <w:outlineLvl w:val="2"/>
    </w:pPr>
    <w:rPr>
      <w:rFonts w:ascii="Cambria" w:eastAsia="Times New Roman" w:hAnsi="Cambria" w:cs="Cambria"/>
      <w:b/>
      <w:b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6156DE"/>
    <w:pPr>
      <w:spacing w:before="200" w:after="0"/>
      <w:outlineLvl w:val="3"/>
    </w:pPr>
    <w:rPr>
      <w:rFonts w:ascii="Cambria" w:eastAsia="Times New Roman" w:hAnsi="Cambria" w:cs="Cambria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6156DE"/>
    <w:pPr>
      <w:spacing w:before="200" w:after="0"/>
      <w:outlineLvl w:val="4"/>
    </w:pPr>
    <w:rPr>
      <w:rFonts w:ascii="Cambria" w:eastAsia="Times New Roman" w:hAnsi="Cambria" w:cs="Cambria"/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156DE"/>
    <w:pPr>
      <w:spacing w:after="0" w:line="271" w:lineRule="auto"/>
      <w:outlineLvl w:val="5"/>
    </w:pPr>
    <w:rPr>
      <w:rFonts w:ascii="Cambria" w:eastAsia="Times New Roman" w:hAnsi="Cambria" w:cs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156DE"/>
    <w:pPr>
      <w:spacing w:after="0"/>
      <w:outlineLvl w:val="6"/>
    </w:pPr>
    <w:rPr>
      <w:rFonts w:ascii="Cambria" w:eastAsia="Times New Roman" w:hAnsi="Cambria" w:cs="Cambria"/>
      <w:i/>
      <w:iCs/>
    </w:rPr>
  </w:style>
  <w:style w:type="paragraph" w:styleId="Heading8">
    <w:name w:val="heading 8"/>
    <w:basedOn w:val="Normal"/>
    <w:next w:val="Normal"/>
    <w:link w:val="Heading8Char"/>
    <w:uiPriority w:val="99"/>
    <w:qFormat/>
    <w:rsid w:val="006156DE"/>
    <w:pPr>
      <w:spacing w:after="0"/>
      <w:outlineLvl w:val="7"/>
    </w:pPr>
    <w:rPr>
      <w:rFonts w:ascii="Cambria" w:eastAsia="Times New Roman" w:hAnsi="Cambria" w:cs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156DE"/>
    <w:pPr>
      <w:spacing w:after="0"/>
      <w:outlineLvl w:val="8"/>
    </w:pPr>
    <w:rPr>
      <w:rFonts w:ascii="Cambria" w:eastAsia="Times New Roman" w:hAnsi="Cambria" w:cs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156DE"/>
    <w:rPr>
      <w:rFonts w:ascii="Cambria" w:hAnsi="Cambria" w:cs="Cambria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6156DE"/>
    <w:rPr>
      <w:rFonts w:ascii="Cambria" w:hAnsi="Cambria" w:cs="Cambria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6156DE"/>
    <w:rPr>
      <w:rFonts w:ascii="Cambria" w:hAnsi="Cambria" w:cs="Cambria"/>
      <w:b/>
      <w:bCs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6156DE"/>
    <w:rPr>
      <w:rFonts w:ascii="Cambria" w:hAnsi="Cambria" w:cs="Cambria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6156DE"/>
    <w:rPr>
      <w:rFonts w:ascii="Cambria" w:hAnsi="Cambria" w:cs="Cambria"/>
      <w:b/>
      <w:bCs/>
      <w:color w:val="7F7F7F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6156DE"/>
    <w:rPr>
      <w:rFonts w:ascii="Cambria" w:hAnsi="Cambria" w:cs="Cambria"/>
      <w:b/>
      <w:bCs/>
      <w:i/>
      <w:iCs/>
      <w:color w:val="7F7F7F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6156DE"/>
    <w:rPr>
      <w:rFonts w:ascii="Cambria" w:hAnsi="Cambria" w:cs="Cambria"/>
      <w:i/>
      <w:iCs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6156DE"/>
    <w:rPr>
      <w:rFonts w:ascii="Cambria" w:hAnsi="Cambria" w:cs="Cambria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6156DE"/>
    <w:rPr>
      <w:rFonts w:ascii="Cambria" w:hAnsi="Cambria" w:cs="Cambria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99"/>
    <w:qFormat/>
    <w:rsid w:val="006156DE"/>
    <w:pPr>
      <w:pBdr>
        <w:bottom w:val="single" w:sz="4" w:space="1" w:color="auto"/>
      </w:pBdr>
      <w:spacing w:line="240" w:lineRule="auto"/>
    </w:pPr>
    <w:rPr>
      <w:rFonts w:ascii="Cambria" w:eastAsia="Times New Roman" w:hAnsi="Cambria" w:cs="Cambria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6156DE"/>
    <w:rPr>
      <w:rFonts w:ascii="Cambria" w:hAnsi="Cambria" w:cs="Cambria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99"/>
    <w:qFormat/>
    <w:rsid w:val="006156DE"/>
    <w:pPr>
      <w:spacing w:after="600"/>
    </w:pPr>
    <w:rPr>
      <w:rFonts w:ascii="Cambria" w:eastAsia="Times New Roman" w:hAnsi="Cambria" w:cs="Cambria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6156DE"/>
    <w:rPr>
      <w:rFonts w:ascii="Cambria" w:hAnsi="Cambria" w:cs="Cambria"/>
      <w:i/>
      <w:iCs/>
      <w:spacing w:val="13"/>
      <w:sz w:val="24"/>
      <w:szCs w:val="24"/>
    </w:rPr>
  </w:style>
  <w:style w:type="character" w:styleId="Strong">
    <w:name w:val="Strong"/>
    <w:basedOn w:val="DefaultParagraphFont"/>
    <w:uiPriority w:val="99"/>
    <w:qFormat/>
    <w:rsid w:val="006156DE"/>
    <w:rPr>
      <w:rFonts w:cs="Times New Roman"/>
      <w:b/>
      <w:bCs/>
    </w:rPr>
  </w:style>
  <w:style w:type="character" w:styleId="Emphasis">
    <w:name w:val="Emphasis"/>
    <w:basedOn w:val="DefaultParagraphFont"/>
    <w:uiPriority w:val="99"/>
    <w:qFormat/>
    <w:rsid w:val="006156DE"/>
    <w:rPr>
      <w:rFonts w:cs="Times New Roman"/>
      <w:b/>
      <w:bCs/>
      <w:i/>
      <w:iCs/>
      <w:spacing w:val="10"/>
      <w:shd w:val="clear" w:color="auto" w:fill="auto"/>
    </w:rPr>
  </w:style>
  <w:style w:type="paragraph" w:styleId="NoSpacing">
    <w:name w:val="No Spacing"/>
    <w:basedOn w:val="Normal"/>
    <w:uiPriority w:val="99"/>
    <w:qFormat/>
    <w:rsid w:val="006156DE"/>
    <w:pPr>
      <w:spacing w:after="0" w:line="240" w:lineRule="auto"/>
    </w:pPr>
  </w:style>
  <w:style w:type="paragraph" w:styleId="ListParagraph">
    <w:name w:val="List Paragraph"/>
    <w:basedOn w:val="Normal"/>
    <w:uiPriority w:val="99"/>
    <w:qFormat/>
    <w:rsid w:val="006156DE"/>
    <w:pPr>
      <w:ind w:left="720"/>
    </w:pPr>
  </w:style>
  <w:style w:type="paragraph" w:styleId="Quote">
    <w:name w:val="Quote"/>
    <w:basedOn w:val="Normal"/>
    <w:next w:val="Normal"/>
    <w:link w:val="QuoteChar"/>
    <w:uiPriority w:val="99"/>
    <w:qFormat/>
    <w:rsid w:val="006156DE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99"/>
    <w:locked/>
    <w:rsid w:val="006156DE"/>
    <w:rPr>
      <w:rFonts w:cs="Times New Roman"/>
      <w:i/>
      <w:iCs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6156DE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6156DE"/>
    <w:rPr>
      <w:rFonts w:cs="Times New Roman"/>
      <w:b/>
      <w:bCs/>
      <w:i/>
      <w:iCs/>
    </w:rPr>
  </w:style>
  <w:style w:type="character" w:styleId="SubtleEmphasis">
    <w:name w:val="Subtle Emphasis"/>
    <w:basedOn w:val="DefaultParagraphFont"/>
    <w:uiPriority w:val="99"/>
    <w:qFormat/>
    <w:rsid w:val="006156DE"/>
    <w:rPr>
      <w:rFonts w:cs="Times New Roman"/>
      <w:i/>
      <w:iCs/>
    </w:rPr>
  </w:style>
  <w:style w:type="character" w:styleId="IntenseEmphasis">
    <w:name w:val="Intense Emphasis"/>
    <w:basedOn w:val="DefaultParagraphFont"/>
    <w:uiPriority w:val="99"/>
    <w:qFormat/>
    <w:rsid w:val="006156DE"/>
    <w:rPr>
      <w:rFonts w:cs="Times New Roman"/>
      <w:b/>
      <w:bCs/>
    </w:rPr>
  </w:style>
  <w:style w:type="character" w:styleId="SubtleReference">
    <w:name w:val="Subtle Reference"/>
    <w:basedOn w:val="DefaultParagraphFont"/>
    <w:uiPriority w:val="99"/>
    <w:qFormat/>
    <w:rsid w:val="006156DE"/>
    <w:rPr>
      <w:rFonts w:cs="Times New Roman"/>
      <w:smallCaps/>
    </w:rPr>
  </w:style>
  <w:style w:type="character" w:styleId="IntenseReference">
    <w:name w:val="Intense Reference"/>
    <w:basedOn w:val="DefaultParagraphFont"/>
    <w:uiPriority w:val="99"/>
    <w:qFormat/>
    <w:rsid w:val="006156DE"/>
    <w:rPr>
      <w:rFonts w:cs="Times New Roman"/>
      <w:smallCaps/>
      <w:spacing w:val="5"/>
      <w:u w:val="single"/>
    </w:rPr>
  </w:style>
  <w:style w:type="character" w:styleId="BookTitle">
    <w:name w:val="Book Title"/>
    <w:basedOn w:val="DefaultParagraphFont"/>
    <w:uiPriority w:val="99"/>
    <w:qFormat/>
    <w:rsid w:val="006156DE"/>
    <w:rPr>
      <w:rFonts w:cs="Times New Roman"/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99"/>
    <w:qFormat/>
    <w:rsid w:val="006156DE"/>
    <w:pPr>
      <w:outlineLvl w:val="9"/>
    </w:pPr>
  </w:style>
  <w:style w:type="table" w:styleId="TableGrid">
    <w:name w:val="Table Grid"/>
    <w:basedOn w:val="TableNormal"/>
    <w:uiPriority w:val="99"/>
    <w:rsid w:val="00256C6F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rsid w:val="00387A2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87A24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a">
    <w:name w:val="Основной текст + Курсив"/>
    <w:basedOn w:val="DefaultParagraphFont"/>
    <w:uiPriority w:val="99"/>
    <w:rsid w:val="000B2B0B"/>
    <w:rPr>
      <w:rFonts w:ascii="Bookman Old Style" w:hAnsi="Bookman Old Style" w:cs="Bookman Old Style"/>
      <w:i/>
      <w:iCs/>
      <w:color w:val="000000"/>
      <w:spacing w:val="0"/>
      <w:w w:val="100"/>
      <w:position w:val="0"/>
      <w:sz w:val="17"/>
      <w:szCs w:val="17"/>
      <w:u w:val="none"/>
      <w:lang w:val="uk-UA"/>
    </w:rPr>
  </w:style>
  <w:style w:type="character" w:customStyle="1" w:styleId="1">
    <w:name w:val="Основной текст1"/>
    <w:basedOn w:val="DefaultParagraphFont"/>
    <w:uiPriority w:val="99"/>
    <w:rsid w:val="002C3051"/>
    <w:rPr>
      <w:rFonts w:ascii="Bookman Old Style" w:hAnsi="Bookman Old Style" w:cs="Bookman Old Style"/>
      <w:color w:val="000000"/>
      <w:spacing w:val="0"/>
      <w:w w:val="100"/>
      <w:position w:val="0"/>
      <w:sz w:val="17"/>
      <w:szCs w:val="17"/>
      <w:u w:val="none"/>
      <w:lang w:val="uk-UA"/>
    </w:rPr>
  </w:style>
  <w:style w:type="character" w:customStyle="1" w:styleId="a0">
    <w:name w:val="Основной текст + Полужирный"/>
    <w:aliases w:val="Курсив"/>
    <w:basedOn w:val="DefaultParagraphFont"/>
    <w:uiPriority w:val="99"/>
    <w:rsid w:val="002C3051"/>
    <w:rPr>
      <w:rFonts w:ascii="Bookman Old Style" w:hAnsi="Bookman Old Style" w:cs="Bookman Old Style"/>
      <w:b/>
      <w:bCs/>
      <w:i/>
      <w:iCs/>
      <w:color w:val="000000"/>
      <w:spacing w:val="0"/>
      <w:w w:val="100"/>
      <w:position w:val="0"/>
      <w:sz w:val="17"/>
      <w:szCs w:val="17"/>
      <w:u w:val="none"/>
      <w:lang w:val="uk-UA"/>
    </w:rPr>
  </w:style>
  <w:style w:type="character" w:customStyle="1" w:styleId="2Exact">
    <w:name w:val="Основной текст (2) Exact"/>
    <w:basedOn w:val="DefaultParagraphFont"/>
    <w:link w:val="2"/>
    <w:uiPriority w:val="99"/>
    <w:locked/>
    <w:rsid w:val="002C3051"/>
    <w:rPr>
      <w:rFonts w:ascii="Bookman Old Style" w:hAnsi="Bookman Old Style" w:cs="Bookman Old Style"/>
      <w:b/>
      <w:bCs/>
      <w:spacing w:val="-2"/>
      <w:shd w:val="clear" w:color="auto" w:fill="FFFFFF"/>
    </w:rPr>
  </w:style>
  <w:style w:type="character" w:customStyle="1" w:styleId="a1">
    <w:name w:val="Основной текст_"/>
    <w:basedOn w:val="DefaultParagraphFont"/>
    <w:link w:val="6"/>
    <w:uiPriority w:val="99"/>
    <w:locked/>
    <w:rsid w:val="002C3051"/>
    <w:rPr>
      <w:rFonts w:ascii="Bookman Old Style" w:hAnsi="Bookman Old Style" w:cs="Bookman Old Style"/>
      <w:sz w:val="17"/>
      <w:szCs w:val="17"/>
      <w:shd w:val="clear" w:color="auto" w:fill="FFFFFF"/>
    </w:rPr>
  </w:style>
  <w:style w:type="character" w:customStyle="1" w:styleId="10">
    <w:name w:val="Основной текст + Полужирный1"/>
    <w:basedOn w:val="a1"/>
    <w:uiPriority w:val="99"/>
    <w:rsid w:val="002C3051"/>
    <w:rPr>
      <w:b/>
      <w:bCs/>
      <w:color w:val="000000"/>
      <w:spacing w:val="0"/>
      <w:w w:val="100"/>
      <w:position w:val="0"/>
      <w:lang w:val="uk-UA"/>
    </w:rPr>
  </w:style>
  <w:style w:type="paragraph" w:customStyle="1" w:styleId="2">
    <w:name w:val="Основной текст (2)"/>
    <w:basedOn w:val="Normal"/>
    <w:link w:val="2Exact"/>
    <w:uiPriority w:val="99"/>
    <w:rsid w:val="002C3051"/>
    <w:pPr>
      <w:widowControl w:val="0"/>
      <w:shd w:val="clear" w:color="auto" w:fill="FFFFFF"/>
      <w:spacing w:after="0" w:line="355" w:lineRule="exact"/>
      <w:jc w:val="center"/>
    </w:pPr>
    <w:rPr>
      <w:rFonts w:ascii="Bookman Old Style" w:hAnsi="Bookman Old Style" w:cs="Bookman Old Style"/>
      <w:b/>
      <w:bCs/>
      <w:spacing w:val="-2"/>
    </w:rPr>
  </w:style>
  <w:style w:type="paragraph" w:customStyle="1" w:styleId="6">
    <w:name w:val="Основной текст6"/>
    <w:basedOn w:val="Normal"/>
    <w:link w:val="a1"/>
    <w:uiPriority w:val="99"/>
    <w:rsid w:val="002C3051"/>
    <w:pPr>
      <w:widowControl w:val="0"/>
      <w:shd w:val="clear" w:color="auto" w:fill="FFFFFF"/>
      <w:spacing w:before="3780" w:after="240" w:line="230" w:lineRule="exact"/>
      <w:ind w:hanging="780"/>
      <w:jc w:val="right"/>
    </w:pPr>
    <w:rPr>
      <w:rFonts w:ascii="Bookman Old Style" w:hAnsi="Bookman Old Style" w:cs="Bookman Old Style"/>
      <w:sz w:val="17"/>
      <w:szCs w:val="17"/>
    </w:rPr>
  </w:style>
  <w:style w:type="character" w:customStyle="1" w:styleId="Candara">
    <w:name w:val="Основной текст + Candara"/>
    <w:aliases w:val="5,5 pt,Интервал 1 pt"/>
    <w:basedOn w:val="a1"/>
    <w:uiPriority w:val="99"/>
    <w:rsid w:val="0071070E"/>
    <w:rPr>
      <w:rFonts w:ascii="Candara" w:hAnsi="Candara" w:cs="Candara"/>
      <w:color w:val="000000"/>
      <w:spacing w:val="20"/>
      <w:w w:val="100"/>
      <w:position w:val="0"/>
      <w:sz w:val="11"/>
      <w:szCs w:val="11"/>
      <w:u w:val="none"/>
      <w:lang w:val="uk-UA"/>
    </w:rPr>
  </w:style>
  <w:style w:type="character" w:customStyle="1" w:styleId="60">
    <w:name w:val="Основной текст + 6"/>
    <w:aliases w:val="5 pt1"/>
    <w:basedOn w:val="a1"/>
    <w:uiPriority w:val="99"/>
    <w:rsid w:val="0071070E"/>
    <w:rPr>
      <w:color w:val="000000"/>
      <w:spacing w:val="0"/>
      <w:w w:val="100"/>
      <w:position w:val="0"/>
      <w:sz w:val="13"/>
      <w:szCs w:val="13"/>
      <w:u w:val="none"/>
      <w:lang w:val="uk-UA"/>
    </w:rPr>
  </w:style>
  <w:style w:type="character" w:customStyle="1" w:styleId="a2">
    <w:name w:val="Оглавление_"/>
    <w:basedOn w:val="DefaultParagraphFont"/>
    <w:link w:val="a3"/>
    <w:uiPriority w:val="99"/>
    <w:locked/>
    <w:rsid w:val="001D753A"/>
    <w:rPr>
      <w:rFonts w:ascii="Century Schoolbook" w:hAnsi="Century Schoolbook" w:cs="Century Schoolbook"/>
      <w:shd w:val="clear" w:color="auto" w:fill="FFFFFF"/>
    </w:rPr>
  </w:style>
  <w:style w:type="paragraph" w:customStyle="1" w:styleId="a3">
    <w:name w:val="Оглавление"/>
    <w:basedOn w:val="Normal"/>
    <w:link w:val="a2"/>
    <w:uiPriority w:val="99"/>
    <w:rsid w:val="001D753A"/>
    <w:pPr>
      <w:widowControl w:val="0"/>
      <w:shd w:val="clear" w:color="auto" w:fill="FFFFFF"/>
      <w:spacing w:after="120" w:line="278" w:lineRule="exact"/>
      <w:ind w:hanging="420"/>
      <w:jc w:val="both"/>
    </w:pPr>
    <w:rPr>
      <w:rFonts w:ascii="Century Schoolbook" w:hAnsi="Century Schoolbook" w:cs="Century Schoolbook"/>
    </w:rPr>
  </w:style>
  <w:style w:type="character" w:customStyle="1" w:styleId="Georgia">
    <w:name w:val="Оглавление + Georgia"/>
    <w:aliases w:val="10 pt6"/>
    <w:basedOn w:val="a2"/>
    <w:uiPriority w:val="99"/>
    <w:rsid w:val="001D753A"/>
    <w:rPr>
      <w:rFonts w:ascii="Georgia" w:hAnsi="Georgia" w:cs="Georgia"/>
      <w:noProof/>
      <w:sz w:val="20"/>
      <w:szCs w:val="20"/>
    </w:rPr>
  </w:style>
  <w:style w:type="character" w:customStyle="1" w:styleId="9">
    <w:name w:val="Основной текст + 9"/>
    <w:aliases w:val="5 pt2,Полужирный,Интервал 0 pt3"/>
    <w:basedOn w:val="a1"/>
    <w:uiPriority w:val="99"/>
    <w:rsid w:val="00BF641B"/>
    <w:rPr>
      <w:rFonts w:ascii="Century Schoolbook" w:hAnsi="Century Schoolbook" w:cs="Century Schoolbook"/>
      <w:b/>
      <w:bCs/>
      <w:color w:val="000000"/>
      <w:spacing w:val="10"/>
      <w:w w:val="100"/>
      <w:position w:val="0"/>
      <w:sz w:val="19"/>
      <w:szCs w:val="19"/>
      <w:u w:val="none"/>
      <w:lang w:val="uk-UA"/>
    </w:rPr>
  </w:style>
  <w:style w:type="character" w:styleId="Hyperlink">
    <w:name w:val="Hyperlink"/>
    <w:basedOn w:val="DefaultParagraphFont"/>
    <w:uiPriority w:val="99"/>
    <w:rsid w:val="004F1CC9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locked/>
    <w:rsid w:val="00776988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62B1C"/>
    <w:rPr>
      <w:rFonts w:cs="Calibri"/>
      <w:lang w:val="en-US" w:eastAsia="en-US"/>
    </w:rPr>
  </w:style>
  <w:style w:type="character" w:styleId="PageNumber">
    <w:name w:val="page number"/>
    <w:basedOn w:val="DefaultParagraphFont"/>
    <w:uiPriority w:val="99"/>
    <w:locked/>
    <w:rsid w:val="00776988"/>
    <w:rPr>
      <w:rFonts w:cs="Times New Roman"/>
    </w:rPr>
  </w:style>
  <w:style w:type="paragraph" w:styleId="Footer">
    <w:name w:val="footer"/>
    <w:basedOn w:val="Normal"/>
    <w:link w:val="FooterChar"/>
    <w:uiPriority w:val="99"/>
    <w:locked/>
    <w:rsid w:val="00776988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62B1C"/>
    <w:rPr>
      <w:rFonts w:cs="Calibri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718</TotalTime>
  <Pages>20</Pages>
  <Words>3180</Words>
  <Characters>18128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175</cp:revision>
  <cp:lastPrinted>2019-11-11T07:13:00Z</cp:lastPrinted>
  <dcterms:created xsi:type="dcterms:W3CDTF">2019-10-15T05:57:00Z</dcterms:created>
  <dcterms:modified xsi:type="dcterms:W3CDTF">2019-11-11T07:14:00Z</dcterms:modified>
</cp:coreProperties>
</file>