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E69" w:rsidRPr="00A4403A" w:rsidRDefault="00067E69" w:rsidP="00DE7ED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A4403A">
        <w:rPr>
          <w:rFonts w:ascii="Times New Roman" w:hAnsi="Times New Roman"/>
          <w:b/>
          <w:sz w:val="36"/>
          <w:szCs w:val="36"/>
        </w:rPr>
        <w:t>КВК на французькій мові</w:t>
      </w:r>
    </w:p>
    <w:p w:rsidR="00067E69" w:rsidRPr="00A4403A" w:rsidRDefault="00067E69" w:rsidP="00DE7ED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A4403A">
        <w:rPr>
          <w:rFonts w:ascii="Times New Roman" w:hAnsi="Times New Roman"/>
          <w:b/>
          <w:sz w:val="36"/>
          <w:szCs w:val="36"/>
        </w:rPr>
        <w:t>для учнів 5-6 класів</w:t>
      </w:r>
    </w:p>
    <w:p w:rsidR="00067E69" w:rsidRDefault="00067E69" w:rsidP="00DE7ED8">
      <w:pP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067E69" w:rsidRDefault="00067E69" w:rsidP="00DE7ED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Програма КВК для 5- 6 класів складається із великої кількості завдань.</w:t>
      </w:r>
    </w:p>
    <w:p w:rsidR="00067E69" w:rsidRDefault="00067E69" w:rsidP="00DE7ED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Привітання команди готується завчасно. Перед відкриттям КВК журі підводить підсумки конкурсу газет, виставки індивідуальних робіт.</w:t>
      </w:r>
    </w:p>
    <w:p w:rsidR="00067E69" w:rsidRDefault="00067E69" w:rsidP="00DE7ED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Дві команди : дівчатка – «Ромашки», хлопчики – «Мушкетери».</w:t>
      </w:r>
    </w:p>
    <w:p w:rsidR="00067E69" w:rsidRDefault="00067E69" w:rsidP="00DE7E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67E69" w:rsidRDefault="00067E69" w:rsidP="00DE7ED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Програма КВК</w:t>
      </w:r>
    </w:p>
    <w:p w:rsidR="00067E69" w:rsidRDefault="00067E69" w:rsidP="00DE7ED8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Привітання.</w:t>
      </w:r>
    </w:p>
    <w:p w:rsidR="00067E69" w:rsidRDefault="00067E69" w:rsidP="00DE7ED8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Розминка.</w:t>
      </w:r>
    </w:p>
    <w:p w:rsidR="00067E69" w:rsidRDefault="00067E69" w:rsidP="00DE7ED8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 капітанів.</w:t>
      </w:r>
    </w:p>
    <w:p w:rsidR="00067E69" w:rsidRDefault="00067E69" w:rsidP="00DE7ED8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 на кращий переклад.</w:t>
      </w:r>
    </w:p>
    <w:p w:rsidR="00067E69" w:rsidRDefault="00067E69" w:rsidP="00DE7ED8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«Хто швидше». (Рахунок до 20).</w:t>
      </w:r>
    </w:p>
    <w:p w:rsidR="00067E69" w:rsidRDefault="00067E69" w:rsidP="00DE7ED8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 скоромовок.</w:t>
      </w:r>
    </w:p>
    <w:p w:rsidR="00067E69" w:rsidRDefault="00067E69" w:rsidP="00DE7ED8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«Знаємо ми звірів?»</w:t>
      </w:r>
    </w:p>
    <w:p w:rsidR="00067E69" w:rsidRDefault="00067E69" w:rsidP="00DE7ED8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Розгадування кросворду.</w:t>
      </w:r>
    </w:p>
    <w:p w:rsidR="00067E69" w:rsidRDefault="00067E69" w:rsidP="00DE7ED8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 « Хто краще знає алфавіт».</w:t>
      </w:r>
    </w:p>
    <w:p w:rsidR="00067E69" w:rsidRDefault="00067E69" w:rsidP="00DE7ED8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Вибери слова на «</w:t>
      </w:r>
      <w:r>
        <w:rPr>
          <w:rFonts w:ascii="Times New Roman" w:hAnsi="Times New Roman"/>
          <w:sz w:val="28"/>
          <w:szCs w:val="28"/>
          <w:lang w:val="en-US"/>
        </w:rPr>
        <w:t>on</w:t>
      </w:r>
      <w:r>
        <w:rPr>
          <w:rFonts w:ascii="Times New Roman" w:hAnsi="Times New Roman"/>
          <w:sz w:val="28"/>
          <w:szCs w:val="28"/>
        </w:rPr>
        <w:t>».</w:t>
      </w:r>
    </w:p>
    <w:p w:rsidR="00067E69" w:rsidRDefault="00067E69" w:rsidP="00DE7ED8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 мультиплікаторів.</w:t>
      </w:r>
    </w:p>
    <w:p w:rsidR="00067E69" w:rsidRDefault="00067E69" w:rsidP="00DE7ED8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 « Хто краще знає прислів’я».</w:t>
      </w:r>
    </w:p>
    <w:p w:rsidR="00067E69" w:rsidRDefault="00067E69" w:rsidP="00DE7ED8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Художня самодіяльність.</w:t>
      </w:r>
    </w:p>
    <w:p w:rsidR="00067E69" w:rsidRDefault="00067E69" w:rsidP="00DE7ED8">
      <w:pPr>
        <w:pStyle w:val="ListParagraph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Інсценізація.</w:t>
      </w:r>
    </w:p>
    <w:p w:rsidR="00067E69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067E69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b/>
          <w:i/>
          <w:sz w:val="36"/>
          <w:szCs w:val="36"/>
        </w:rPr>
        <w:t>Сценарій КВК</w:t>
      </w:r>
    </w:p>
    <w:p w:rsidR="00067E69" w:rsidRPr="00767609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  <w:lang w:val="fr-FR"/>
        </w:rPr>
      </w:pPr>
      <w:r w:rsidRPr="00AB1202">
        <w:rPr>
          <w:rFonts w:ascii="Times New Roman" w:hAnsi="Times New Roman"/>
          <w:b/>
          <w:sz w:val="28"/>
          <w:szCs w:val="28"/>
        </w:rPr>
        <w:t xml:space="preserve">Ведучий.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67609">
        <w:rPr>
          <w:rFonts w:ascii="Times New Roman" w:hAnsi="Times New Roman"/>
          <w:sz w:val="28"/>
          <w:szCs w:val="28"/>
          <w:lang w:val="fr-FR"/>
        </w:rPr>
        <w:t>Bonjour, chers amis! Notre soiree consacree au Jour de la langue fr.est     ouverte. Permettez – moi de vous presenter notre jury. Commencons nos concours! Bonne chance!</w:t>
      </w:r>
    </w:p>
    <w:p w:rsidR="00067E69" w:rsidRPr="00767609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  <w:lang w:val="fr-FR"/>
        </w:rPr>
      </w:pPr>
    </w:p>
    <w:p w:rsidR="00067E69" w:rsidRPr="00767609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b/>
          <w:i/>
          <w:sz w:val="28"/>
          <w:szCs w:val="28"/>
          <w:lang w:val="fr-FR"/>
        </w:rPr>
      </w:pPr>
      <w:r w:rsidRPr="00767609">
        <w:rPr>
          <w:rFonts w:ascii="Times New Roman" w:hAnsi="Times New Roman"/>
          <w:b/>
          <w:i/>
          <w:sz w:val="28"/>
          <w:szCs w:val="28"/>
          <w:lang w:val="fr-FR"/>
        </w:rPr>
        <w:t>2</w:t>
      </w:r>
      <w:r w:rsidRPr="00DE7ED8">
        <w:rPr>
          <w:rFonts w:ascii="Times New Roman" w:hAnsi="Times New Roman"/>
          <w:b/>
          <w:i/>
          <w:sz w:val="28"/>
          <w:szCs w:val="28"/>
        </w:rPr>
        <w:t xml:space="preserve">. Розминка (лялька </w:t>
      </w:r>
      <w:r w:rsidRPr="00767609">
        <w:rPr>
          <w:rFonts w:ascii="Times New Roman" w:hAnsi="Times New Roman"/>
          <w:b/>
          <w:i/>
          <w:sz w:val="28"/>
          <w:szCs w:val="28"/>
          <w:lang w:val="fr-FR"/>
        </w:rPr>
        <w:t>“ Irene”</w:t>
      </w:r>
      <w:r w:rsidRPr="00DE7ED8">
        <w:rPr>
          <w:rFonts w:ascii="Times New Roman" w:hAnsi="Times New Roman"/>
          <w:b/>
          <w:i/>
          <w:sz w:val="28"/>
          <w:szCs w:val="28"/>
        </w:rPr>
        <w:t xml:space="preserve"> у формі знайомства).</w:t>
      </w:r>
    </w:p>
    <w:p w:rsidR="00067E69" w:rsidRPr="00767609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  <w:lang w:val="fr-FR"/>
        </w:rPr>
      </w:pPr>
      <w:r w:rsidRPr="00767609">
        <w:rPr>
          <w:rFonts w:ascii="Times New Roman" w:hAnsi="Times New Roman"/>
          <w:sz w:val="28"/>
          <w:szCs w:val="28"/>
          <w:lang w:val="fr-FR"/>
        </w:rPr>
        <w:t>Je m’appelle Irene. Et comment  t’appelles-tu? est.</w:t>
      </w:r>
    </w:p>
    <w:p w:rsidR="00067E69" w:rsidRPr="00767609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  <w:lang w:val="fr-FR"/>
        </w:rPr>
      </w:pPr>
    </w:p>
    <w:p w:rsidR="00067E69" w:rsidRPr="00DE7ED8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b/>
          <w:i/>
          <w:sz w:val="28"/>
          <w:szCs w:val="28"/>
        </w:rPr>
      </w:pPr>
      <w:r w:rsidRPr="00DE7ED8">
        <w:rPr>
          <w:rFonts w:ascii="Times New Roman" w:hAnsi="Times New Roman"/>
          <w:b/>
          <w:i/>
          <w:sz w:val="28"/>
          <w:szCs w:val="28"/>
        </w:rPr>
        <w:t>3. Конкурс капітанів.</w:t>
      </w:r>
    </w:p>
    <w:p w:rsidR="00067E69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(Незнайомий текст, написаний на дошці).</w:t>
      </w:r>
    </w:p>
    <w:p w:rsidR="00067E69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черзі стираються слова. Відтворити текст без опори.</w:t>
      </w:r>
    </w:p>
    <w:p w:rsidR="00067E69" w:rsidRPr="00767609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  <w:lang w:val="fr-FR"/>
        </w:rPr>
      </w:pPr>
      <w:r w:rsidRPr="00767609">
        <w:rPr>
          <w:rFonts w:ascii="Times New Roman" w:hAnsi="Times New Roman"/>
          <w:sz w:val="28"/>
          <w:szCs w:val="28"/>
          <w:lang w:val="fr-FR"/>
        </w:rPr>
        <w:t>Voila une table.  La table n’est pas grande. Elle est brune. Sur la table il y a un vase bleu. Dans le vase il y a des fleurs.</w:t>
      </w:r>
    </w:p>
    <w:p w:rsidR="00067E69" w:rsidRPr="00767609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  <w:lang w:val="fr-FR"/>
        </w:rPr>
      </w:pPr>
    </w:p>
    <w:p w:rsidR="00067E69" w:rsidRPr="00DE7ED8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b/>
          <w:i/>
          <w:sz w:val="28"/>
          <w:szCs w:val="28"/>
        </w:rPr>
      </w:pPr>
      <w:r w:rsidRPr="00DE7ED8">
        <w:rPr>
          <w:rFonts w:ascii="Times New Roman" w:hAnsi="Times New Roman"/>
          <w:b/>
          <w:i/>
          <w:sz w:val="28"/>
          <w:szCs w:val="28"/>
        </w:rPr>
        <w:t>4. Конкурс на кращий переклад.</w:t>
      </w:r>
    </w:p>
    <w:p w:rsidR="00067E69" w:rsidRPr="00767609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  <w:lang w:val="fr-FR"/>
        </w:rPr>
      </w:pPr>
      <w:r w:rsidRPr="00767609">
        <w:rPr>
          <w:rFonts w:ascii="Times New Roman" w:hAnsi="Times New Roman"/>
          <w:sz w:val="28"/>
          <w:szCs w:val="28"/>
          <w:lang w:val="fr-FR"/>
        </w:rPr>
        <w:t>C</w:t>
      </w:r>
      <w:r w:rsidRPr="00872643">
        <w:rPr>
          <w:rFonts w:ascii="Times New Roman" w:hAnsi="Times New Roman"/>
          <w:sz w:val="28"/>
          <w:szCs w:val="28"/>
          <w:lang w:val="ru-RU"/>
        </w:rPr>
        <w:t>’</w:t>
      </w:r>
      <w:r w:rsidRPr="00767609">
        <w:rPr>
          <w:rFonts w:ascii="Times New Roman" w:hAnsi="Times New Roman"/>
          <w:sz w:val="28"/>
          <w:szCs w:val="28"/>
          <w:lang w:val="fr-FR"/>
        </w:rPr>
        <w:t>est</w:t>
      </w:r>
      <w:r w:rsidRPr="00872643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767609">
        <w:rPr>
          <w:rFonts w:ascii="Times New Roman" w:hAnsi="Times New Roman"/>
          <w:sz w:val="28"/>
          <w:szCs w:val="28"/>
          <w:lang w:val="fr-FR"/>
        </w:rPr>
        <w:t>l</w:t>
      </w:r>
      <w:r w:rsidRPr="00872643">
        <w:rPr>
          <w:rFonts w:ascii="Times New Roman" w:hAnsi="Times New Roman"/>
          <w:sz w:val="28"/>
          <w:szCs w:val="28"/>
          <w:lang w:val="ru-RU"/>
        </w:rPr>
        <w:t>’</w:t>
      </w:r>
      <w:r w:rsidRPr="00767609">
        <w:rPr>
          <w:rFonts w:ascii="Times New Roman" w:hAnsi="Times New Roman"/>
          <w:sz w:val="28"/>
          <w:szCs w:val="28"/>
          <w:lang w:val="fr-FR"/>
        </w:rPr>
        <w:t>automne</w:t>
      </w:r>
      <w:r w:rsidRPr="00872643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767609">
        <w:rPr>
          <w:rFonts w:ascii="Times New Roman" w:hAnsi="Times New Roman"/>
          <w:sz w:val="28"/>
          <w:szCs w:val="28"/>
          <w:lang w:val="fr-FR"/>
        </w:rPr>
        <w:t>Il pleut. Le                           C’est l’hiver. Il fait froid. Le soleil</w:t>
      </w:r>
    </w:p>
    <w:p w:rsidR="00067E69" w:rsidRPr="00767609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  <w:lang w:val="fr-FR"/>
        </w:rPr>
      </w:pPr>
      <w:r w:rsidRPr="00767609">
        <w:rPr>
          <w:rFonts w:ascii="Times New Roman" w:hAnsi="Times New Roman"/>
          <w:sz w:val="28"/>
          <w:szCs w:val="28"/>
          <w:lang w:val="fr-FR"/>
        </w:rPr>
        <w:t>ciel est gris. Les feuilles sont                           ne brille pas. Il neige. La neige est</w:t>
      </w:r>
    </w:p>
    <w:p w:rsidR="00067E69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67609">
        <w:rPr>
          <w:rFonts w:ascii="Times New Roman" w:hAnsi="Times New Roman"/>
          <w:sz w:val="28"/>
          <w:szCs w:val="28"/>
          <w:lang w:val="fr-FR"/>
        </w:rPr>
        <w:t xml:space="preserve">jaunes. Il ne fait pas froid.                                </w:t>
      </w:r>
      <w:r>
        <w:rPr>
          <w:rFonts w:ascii="Times New Roman" w:hAnsi="Times New Roman"/>
          <w:sz w:val="28"/>
          <w:szCs w:val="28"/>
          <w:lang w:val="en-US"/>
        </w:rPr>
        <w:t>blanche</w:t>
      </w:r>
      <w:r w:rsidRPr="00767609">
        <w:rPr>
          <w:rFonts w:ascii="Times New Roman" w:hAnsi="Times New Roman"/>
          <w:sz w:val="28"/>
          <w:szCs w:val="28"/>
          <w:lang w:val="ru-RU"/>
        </w:rPr>
        <w:t>.</w:t>
      </w:r>
    </w:p>
    <w:p w:rsidR="00067E69" w:rsidRPr="00DE7ED8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067E69" w:rsidRPr="00DE7ED8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b/>
          <w:i/>
          <w:sz w:val="28"/>
          <w:szCs w:val="28"/>
        </w:rPr>
      </w:pPr>
      <w:r w:rsidRPr="00DE7ED8">
        <w:rPr>
          <w:rFonts w:ascii="Times New Roman" w:hAnsi="Times New Roman"/>
          <w:b/>
          <w:i/>
          <w:sz w:val="28"/>
          <w:szCs w:val="28"/>
        </w:rPr>
        <w:t>5. Хто швидше?  Назвати і показати цифри по порядку.</w:t>
      </w:r>
    </w:p>
    <w:p w:rsidR="00067E69" w:rsidRPr="00656519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56519">
        <w:rPr>
          <w:rFonts w:ascii="Times New Roman" w:hAnsi="Times New Roman"/>
          <w:sz w:val="28"/>
          <w:szCs w:val="28"/>
        </w:rPr>
        <w:t>11     17     8     18     3                         1     4     17     20     5</w:t>
      </w:r>
    </w:p>
    <w:p w:rsidR="00067E69" w:rsidRPr="00656519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56519">
        <w:rPr>
          <w:rFonts w:ascii="Times New Roman" w:hAnsi="Times New Roman"/>
          <w:sz w:val="28"/>
          <w:szCs w:val="28"/>
        </w:rPr>
        <w:t xml:space="preserve">1      13     2     16     12                       13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6519">
        <w:rPr>
          <w:rFonts w:ascii="Times New Roman" w:hAnsi="Times New Roman"/>
          <w:sz w:val="28"/>
          <w:szCs w:val="28"/>
        </w:rPr>
        <w:t xml:space="preserve"> 2     11       6     12</w:t>
      </w:r>
    </w:p>
    <w:p w:rsidR="00067E69" w:rsidRPr="00656519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56519">
        <w:rPr>
          <w:rFonts w:ascii="Times New Roman" w:hAnsi="Times New Roman"/>
          <w:sz w:val="28"/>
          <w:szCs w:val="28"/>
        </w:rPr>
        <w:t xml:space="preserve">7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6519">
        <w:rPr>
          <w:rFonts w:ascii="Times New Roman" w:hAnsi="Times New Roman"/>
          <w:sz w:val="28"/>
          <w:szCs w:val="28"/>
        </w:rPr>
        <w:t xml:space="preserve"> 15     10   20     6                         14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6519">
        <w:rPr>
          <w:rFonts w:ascii="Times New Roman" w:hAnsi="Times New Roman"/>
          <w:sz w:val="28"/>
          <w:szCs w:val="28"/>
        </w:rPr>
        <w:t xml:space="preserve"> 7     3        15    18</w:t>
      </w:r>
    </w:p>
    <w:p w:rsidR="00067E69" w:rsidRPr="00656519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56519">
        <w:rPr>
          <w:rFonts w:ascii="Times New Roman" w:hAnsi="Times New Roman"/>
          <w:sz w:val="28"/>
          <w:szCs w:val="28"/>
        </w:rPr>
        <w:t xml:space="preserve">19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6519">
        <w:rPr>
          <w:rFonts w:ascii="Times New Roman" w:hAnsi="Times New Roman"/>
          <w:sz w:val="28"/>
          <w:szCs w:val="28"/>
        </w:rPr>
        <w:t xml:space="preserve">5      9    14      4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56519">
        <w:rPr>
          <w:rFonts w:ascii="Times New Roman" w:hAnsi="Times New Roman"/>
          <w:sz w:val="28"/>
          <w:szCs w:val="28"/>
        </w:rPr>
        <w:t xml:space="preserve">  19     10     8</w:t>
      </w:r>
    </w:p>
    <w:p w:rsidR="00067E69" w:rsidRPr="00DE7ED8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56519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656519">
        <w:rPr>
          <w:rFonts w:ascii="Times New Roman" w:hAnsi="Times New Roman"/>
          <w:sz w:val="28"/>
          <w:szCs w:val="28"/>
        </w:rPr>
        <w:t>9       16     20</w:t>
      </w:r>
    </w:p>
    <w:p w:rsidR="00067E69" w:rsidRPr="00DE7ED8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b/>
          <w:i/>
          <w:sz w:val="28"/>
          <w:szCs w:val="28"/>
        </w:rPr>
      </w:pPr>
      <w:r w:rsidRPr="00DE7ED8">
        <w:rPr>
          <w:rFonts w:ascii="Times New Roman" w:hAnsi="Times New Roman"/>
          <w:b/>
          <w:i/>
          <w:sz w:val="28"/>
          <w:szCs w:val="28"/>
        </w:rPr>
        <w:t>6. Конкурс скоромовок.</w:t>
      </w:r>
    </w:p>
    <w:p w:rsidR="00067E69" w:rsidRPr="00767609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  <w:lang w:val="fr-FR"/>
        </w:rPr>
      </w:pPr>
      <w:r w:rsidRPr="00767609">
        <w:rPr>
          <w:rFonts w:ascii="Times New Roman" w:hAnsi="Times New Roman"/>
          <w:sz w:val="28"/>
          <w:szCs w:val="28"/>
          <w:lang w:val="fr-FR"/>
        </w:rPr>
        <w:t>Ton the t’a-t-il ote ta toux?</w:t>
      </w:r>
    </w:p>
    <w:p w:rsidR="00067E69" w:rsidRPr="00767609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  <w:lang w:val="fr-FR"/>
        </w:rPr>
      </w:pPr>
      <w:r w:rsidRPr="00767609">
        <w:rPr>
          <w:rFonts w:ascii="Times New Roman" w:hAnsi="Times New Roman"/>
          <w:sz w:val="28"/>
          <w:szCs w:val="28"/>
          <w:lang w:val="fr-FR"/>
        </w:rPr>
        <w:t>Voici six chasseurs sachent chaser sanschien.</w:t>
      </w:r>
    </w:p>
    <w:p w:rsidR="00067E69" w:rsidRPr="00767609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  <w:lang w:val="fr-FR"/>
        </w:rPr>
      </w:pPr>
    </w:p>
    <w:p w:rsidR="00067E69" w:rsidRPr="00A4403A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b/>
          <w:i/>
          <w:sz w:val="28"/>
          <w:szCs w:val="28"/>
        </w:rPr>
      </w:pPr>
      <w:r w:rsidRPr="00767609">
        <w:rPr>
          <w:rFonts w:ascii="Times New Roman" w:hAnsi="Times New Roman"/>
          <w:b/>
          <w:i/>
          <w:sz w:val="28"/>
          <w:szCs w:val="28"/>
          <w:lang w:val="fr-FR"/>
        </w:rPr>
        <w:t xml:space="preserve">7. </w:t>
      </w:r>
      <w:r w:rsidRPr="00A4403A">
        <w:rPr>
          <w:rFonts w:ascii="Times New Roman" w:hAnsi="Times New Roman"/>
          <w:b/>
          <w:i/>
          <w:sz w:val="28"/>
          <w:szCs w:val="28"/>
        </w:rPr>
        <w:t>Знаємо ми звірів?</w:t>
      </w:r>
    </w:p>
    <w:p w:rsidR="00067E69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767609">
        <w:rPr>
          <w:rFonts w:ascii="Times New Roman" w:hAnsi="Times New Roman"/>
          <w:sz w:val="28"/>
          <w:szCs w:val="28"/>
          <w:lang w:val="fr-FR"/>
        </w:rPr>
        <w:t xml:space="preserve">un cochon </w:t>
      </w:r>
      <w:r>
        <w:rPr>
          <w:rFonts w:ascii="Times New Roman" w:hAnsi="Times New Roman"/>
          <w:sz w:val="28"/>
          <w:szCs w:val="28"/>
        </w:rPr>
        <w:t xml:space="preserve">(хрю-хрю),         </w:t>
      </w:r>
      <w:r w:rsidRPr="00767609">
        <w:rPr>
          <w:rFonts w:ascii="Times New Roman" w:hAnsi="Times New Roman"/>
          <w:sz w:val="28"/>
          <w:szCs w:val="28"/>
          <w:lang w:val="fr-FR"/>
        </w:rPr>
        <w:t xml:space="preserve">un chat </w:t>
      </w:r>
      <w:r>
        <w:rPr>
          <w:rFonts w:ascii="Times New Roman" w:hAnsi="Times New Roman"/>
          <w:sz w:val="28"/>
          <w:szCs w:val="28"/>
        </w:rPr>
        <w:t xml:space="preserve">(м’яв),              </w:t>
      </w:r>
      <w:r w:rsidRPr="00767609">
        <w:rPr>
          <w:rFonts w:ascii="Times New Roman" w:hAnsi="Times New Roman"/>
          <w:sz w:val="28"/>
          <w:szCs w:val="28"/>
          <w:lang w:val="fr-FR"/>
        </w:rPr>
        <w:t>un chien (</w:t>
      </w:r>
      <w:r>
        <w:rPr>
          <w:rFonts w:ascii="Times New Roman" w:hAnsi="Times New Roman"/>
          <w:sz w:val="28"/>
          <w:szCs w:val="28"/>
        </w:rPr>
        <w:t>гав,гав),</w:t>
      </w:r>
    </w:p>
    <w:p w:rsidR="00067E69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767609">
        <w:rPr>
          <w:rFonts w:ascii="Times New Roman" w:hAnsi="Times New Roman"/>
          <w:sz w:val="28"/>
          <w:szCs w:val="28"/>
          <w:lang w:val="fr-FR"/>
        </w:rPr>
        <w:t>un coq (</w:t>
      </w:r>
      <w:r>
        <w:rPr>
          <w:rFonts w:ascii="Times New Roman" w:hAnsi="Times New Roman"/>
          <w:sz w:val="28"/>
          <w:szCs w:val="28"/>
        </w:rPr>
        <w:t xml:space="preserve">ку-каріку),               </w:t>
      </w:r>
      <w:r w:rsidRPr="00767609">
        <w:rPr>
          <w:rFonts w:ascii="Times New Roman" w:hAnsi="Times New Roman"/>
          <w:sz w:val="28"/>
          <w:szCs w:val="28"/>
          <w:lang w:val="fr-FR"/>
        </w:rPr>
        <w:t>un mouton (</w:t>
      </w:r>
      <w:r>
        <w:rPr>
          <w:rFonts w:ascii="Times New Roman" w:hAnsi="Times New Roman"/>
          <w:sz w:val="28"/>
          <w:szCs w:val="28"/>
        </w:rPr>
        <w:t>бе-ее).</w:t>
      </w:r>
    </w:p>
    <w:p w:rsidR="00067E69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067E69" w:rsidRPr="00A4403A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b/>
          <w:i/>
          <w:sz w:val="28"/>
          <w:szCs w:val="28"/>
        </w:rPr>
      </w:pPr>
      <w:r w:rsidRPr="00A4403A">
        <w:rPr>
          <w:rFonts w:ascii="Times New Roman" w:hAnsi="Times New Roman"/>
          <w:b/>
          <w:i/>
          <w:sz w:val="28"/>
          <w:szCs w:val="28"/>
        </w:rPr>
        <w:t>8. Розгадування кросворду.</w:t>
      </w:r>
    </w:p>
    <w:p w:rsidR="00067E69" w:rsidRDefault="00067E69" w:rsidP="00DE7ED8">
      <w:pPr>
        <w:pStyle w:val="ListParagraph"/>
        <w:spacing w:after="0" w:line="24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</w:t>
      </w:r>
    </w:p>
    <w:tbl>
      <w:tblPr>
        <w:tblW w:w="0" w:type="auto"/>
        <w:tblInd w:w="2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"/>
        <w:gridCol w:w="84"/>
        <w:gridCol w:w="435"/>
        <w:gridCol w:w="485"/>
        <w:gridCol w:w="17"/>
        <w:gridCol w:w="536"/>
        <w:gridCol w:w="553"/>
        <w:gridCol w:w="16"/>
        <w:gridCol w:w="419"/>
        <w:gridCol w:w="151"/>
        <w:gridCol w:w="335"/>
        <w:gridCol w:w="452"/>
        <w:gridCol w:w="586"/>
        <w:gridCol w:w="486"/>
        <w:gridCol w:w="536"/>
        <w:gridCol w:w="569"/>
      </w:tblGrid>
      <w:tr w:rsidR="00067E69" w:rsidRPr="00E85723" w:rsidTr="00DE7ED8">
        <w:trPr>
          <w:gridBefore w:val="9"/>
          <w:gridAfter w:val="5"/>
          <w:wBefore w:w="3031" w:type="dxa"/>
          <w:wAfter w:w="2629" w:type="dxa"/>
          <w:trHeight w:val="292"/>
        </w:trPr>
        <w:tc>
          <w:tcPr>
            <w:tcW w:w="486" w:type="dxa"/>
            <w:gridSpan w:val="2"/>
          </w:tcPr>
          <w:p w:rsidR="00067E69" w:rsidRPr="00E85723" w:rsidRDefault="00067E69" w:rsidP="00DE7ED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8572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</w:t>
            </w:r>
          </w:p>
        </w:tc>
      </w:tr>
      <w:tr w:rsidR="00067E69" w:rsidRPr="00E85723" w:rsidTr="00DE7ED8">
        <w:trPr>
          <w:gridBefore w:val="9"/>
          <w:wBefore w:w="3031" w:type="dxa"/>
          <w:trHeight w:val="382"/>
        </w:trPr>
        <w:tc>
          <w:tcPr>
            <w:tcW w:w="486" w:type="dxa"/>
            <w:gridSpan w:val="2"/>
          </w:tcPr>
          <w:p w:rsidR="00067E69" w:rsidRPr="00E85723" w:rsidRDefault="00067E69" w:rsidP="00DE7E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>
              <w:rPr>
                <w:noProof/>
                <w:lang w:val="ru-RU" w:eastAsia="ru-RU"/>
              </w:rPr>
              <w:pict>
                <v:rect id="_x0000_s1026" style="position:absolute;left:0;text-align:left;margin-left:-53.95pt;margin-top:10.45pt;width:26.8pt;height:26.8pt;z-index:251658240;mso-position-horizontal-relative:text;mso-position-vertical-relative:text">
                  <v:textbox style="mso-next-textbox:#_x0000_s1026">
                    <w:txbxContent>
                      <w:p w:rsidR="00067E69" w:rsidRPr="00F1436E" w:rsidRDefault="00067E69">
                        <w:pPr>
                          <w:rPr>
                            <w:rFonts w:ascii="Times New Roman" w:hAnsi="Times New Roman"/>
                            <w:b/>
                            <w:sz w:val="32"/>
                            <w:szCs w:val="32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32"/>
                            <w:szCs w:val="32"/>
                            <w:lang w:val="en-US"/>
                          </w:rPr>
                          <w:t>m</w:t>
                        </w:r>
                      </w:p>
                    </w:txbxContent>
                  </v:textbox>
                </v:rect>
              </w:pict>
            </w:r>
            <w:r w:rsidRPr="00E85723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a</w:t>
            </w:r>
          </w:p>
        </w:tc>
        <w:tc>
          <w:tcPr>
            <w:tcW w:w="452" w:type="dxa"/>
          </w:tcPr>
          <w:p w:rsidR="00067E69" w:rsidRPr="00E85723" w:rsidRDefault="00067E69" w:rsidP="00DE7E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 w:rsidRPr="00E85723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n</w:t>
            </w:r>
          </w:p>
        </w:tc>
        <w:tc>
          <w:tcPr>
            <w:tcW w:w="586" w:type="dxa"/>
          </w:tcPr>
          <w:p w:rsidR="00067E69" w:rsidRPr="00E85723" w:rsidRDefault="00067E69" w:rsidP="00DE7E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 w:rsidRPr="00E85723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i</w:t>
            </w:r>
          </w:p>
        </w:tc>
        <w:tc>
          <w:tcPr>
            <w:tcW w:w="486" w:type="dxa"/>
          </w:tcPr>
          <w:p w:rsidR="00067E69" w:rsidRPr="00E85723" w:rsidRDefault="00067E69" w:rsidP="00DE7E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 w:rsidRPr="00E85723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m</w:t>
            </w:r>
          </w:p>
        </w:tc>
        <w:tc>
          <w:tcPr>
            <w:tcW w:w="536" w:type="dxa"/>
          </w:tcPr>
          <w:p w:rsidR="00067E69" w:rsidRPr="00E85723" w:rsidRDefault="00067E69" w:rsidP="00DE7E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 w:rsidRPr="00E85723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a</w:t>
            </w:r>
          </w:p>
        </w:tc>
        <w:tc>
          <w:tcPr>
            <w:tcW w:w="569" w:type="dxa"/>
          </w:tcPr>
          <w:p w:rsidR="00067E69" w:rsidRPr="00E85723" w:rsidRDefault="00067E69" w:rsidP="00DE7ED8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 w:rsidRPr="00E85723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i</w:t>
            </w:r>
          </w:p>
        </w:tc>
      </w:tr>
      <w:tr w:rsidR="00067E69" w:rsidRPr="00E85723" w:rsidTr="00DE7ED8">
        <w:trPr>
          <w:gridBefore w:val="9"/>
          <w:gridAfter w:val="1"/>
          <w:wBefore w:w="3031" w:type="dxa"/>
          <w:wAfter w:w="569" w:type="dxa"/>
          <w:trHeight w:val="362"/>
        </w:trPr>
        <w:tc>
          <w:tcPr>
            <w:tcW w:w="486" w:type="dxa"/>
            <w:gridSpan w:val="2"/>
          </w:tcPr>
          <w:p w:rsidR="00067E69" w:rsidRPr="00E85723" w:rsidRDefault="00067E69" w:rsidP="00DE7ED8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32"/>
                <w:szCs w:val="32"/>
                <w:lang w:val="ru-RU" w:eastAsia="ru-RU"/>
              </w:rPr>
            </w:pPr>
            <w:r w:rsidRPr="00E85723">
              <w:rPr>
                <w:rFonts w:ascii="Times New Roman" w:hAnsi="Times New Roman"/>
                <w:b/>
                <w:noProof/>
                <w:sz w:val="32"/>
                <w:szCs w:val="32"/>
                <w:lang w:val="ru-RU" w:eastAsia="ru-RU"/>
              </w:rPr>
              <w:t>с</w:t>
            </w:r>
          </w:p>
        </w:tc>
        <w:tc>
          <w:tcPr>
            <w:tcW w:w="452" w:type="dxa"/>
          </w:tcPr>
          <w:p w:rsidR="00067E69" w:rsidRPr="00E85723" w:rsidRDefault="00067E69" w:rsidP="00DE7ED8">
            <w:pPr>
              <w:spacing w:after="0" w:line="240" w:lineRule="auto"/>
              <w:jc w:val="center"/>
            </w:pPr>
          </w:p>
        </w:tc>
        <w:tc>
          <w:tcPr>
            <w:tcW w:w="586" w:type="dxa"/>
          </w:tcPr>
          <w:p w:rsidR="00067E69" w:rsidRPr="00E85723" w:rsidRDefault="00067E69" w:rsidP="00DE7ED8">
            <w:pPr>
              <w:spacing w:after="0" w:line="240" w:lineRule="auto"/>
              <w:jc w:val="center"/>
            </w:pPr>
          </w:p>
        </w:tc>
        <w:tc>
          <w:tcPr>
            <w:tcW w:w="486" w:type="dxa"/>
          </w:tcPr>
          <w:p w:rsidR="00067E69" w:rsidRPr="00E85723" w:rsidRDefault="00067E69" w:rsidP="00DE7ED8">
            <w:pPr>
              <w:spacing w:after="0" w:line="240" w:lineRule="auto"/>
              <w:jc w:val="center"/>
            </w:pPr>
          </w:p>
        </w:tc>
        <w:tc>
          <w:tcPr>
            <w:tcW w:w="536" w:type="dxa"/>
          </w:tcPr>
          <w:p w:rsidR="00067E69" w:rsidRPr="00E85723" w:rsidRDefault="00067E69" w:rsidP="00DE7ED8">
            <w:pPr>
              <w:spacing w:after="0" w:line="240" w:lineRule="auto"/>
              <w:jc w:val="center"/>
            </w:pPr>
          </w:p>
        </w:tc>
      </w:tr>
      <w:tr w:rsidR="00067E69" w:rsidRPr="00E85723" w:rsidTr="00DE7ED8">
        <w:trPr>
          <w:gridBefore w:val="5"/>
          <w:gridAfter w:val="3"/>
          <w:wBefore w:w="1507" w:type="dxa"/>
          <w:wAfter w:w="1591" w:type="dxa"/>
          <w:trHeight w:val="440"/>
        </w:trPr>
        <w:tc>
          <w:tcPr>
            <w:tcW w:w="536" w:type="dxa"/>
          </w:tcPr>
          <w:p w:rsidR="00067E69" w:rsidRPr="00E85723" w:rsidRDefault="00067E69" w:rsidP="00DE7E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 w:rsidRPr="00E85723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c</w:t>
            </w:r>
          </w:p>
        </w:tc>
        <w:tc>
          <w:tcPr>
            <w:tcW w:w="569" w:type="dxa"/>
            <w:gridSpan w:val="2"/>
          </w:tcPr>
          <w:p w:rsidR="00067E69" w:rsidRPr="00E85723" w:rsidRDefault="00067E69" w:rsidP="00DE7ED8">
            <w:pPr>
              <w:spacing w:after="0" w:line="240" w:lineRule="auto"/>
              <w:jc w:val="center"/>
            </w:pPr>
          </w:p>
        </w:tc>
        <w:tc>
          <w:tcPr>
            <w:tcW w:w="419" w:type="dxa"/>
          </w:tcPr>
          <w:p w:rsidR="00067E69" w:rsidRPr="00E85723" w:rsidRDefault="00067E69" w:rsidP="00DE7ED8">
            <w:pPr>
              <w:spacing w:after="0" w:line="240" w:lineRule="auto"/>
              <w:jc w:val="center"/>
            </w:pPr>
          </w:p>
        </w:tc>
        <w:tc>
          <w:tcPr>
            <w:tcW w:w="486" w:type="dxa"/>
            <w:gridSpan w:val="2"/>
          </w:tcPr>
          <w:p w:rsidR="00067E69" w:rsidRPr="00E85723" w:rsidRDefault="00067E69" w:rsidP="00DE7ED8">
            <w:pPr>
              <w:spacing w:after="0" w:line="240" w:lineRule="auto"/>
            </w:pPr>
          </w:p>
        </w:tc>
        <w:tc>
          <w:tcPr>
            <w:tcW w:w="452" w:type="dxa"/>
          </w:tcPr>
          <w:p w:rsidR="00067E69" w:rsidRPr="00E85723" w:rsidRDefault="00067E69" w:rsidP="00DE7ED8">
            <w:pPr>
              <w:spacing w:after="0" w:line="240" w:lineRule="auto"/>
            </w:pPr>
          </w:p>
        </w:tc>
        <w:tc>
          <w:tcPr>
            <w:tcW w:w="586" w:type="dxa"/>
          </w:tcPr>
          <w:p w:rsidR="00067E69" w:rsidRPr="00E85723" w:rsidRDefault="00067E69" w:rsidP="00DE7ED8">
            <w:pPr>
              <w:spacing w:after="0" w:line="240" w:lineRule="auto"/>
            </w:pPr>
          </w:p>
        </w:tc>
      </w:tr>
      <w:tr w:rsidR="00067E69" w:rsidRPr="00E85723" w:rsidTr="00DE7ED8">
        <w:trPr>
          <w:gridBefore w:val="3"/>
          <w:gridAfter w:val="5"/>
          <w:wBefore w:w="1005" w:type="dxa"/>
          <w:wAfter w:w="2629" w:type="dxa"/>
          <w:trHeight w:val="375"/>
        </w:trPr>
        <w:tc>
          <w:tcPr>
            <w:tcW w:w="502" w:type="dxa"/>
            <w:gridSpan w:val="2"/>
          </w:tcPr>
          <w:p w:rsidR="00067E69" w:rsidRPr="00E85723" w:rsidRDefault="00067E69" w:rsidP="00DE7E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 w:rsidRPr="00E85723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p</w:t>
            </w:r>
          </w:p>
        </w:tc>
        <w:tc>
          <w:tcPr>
            <w:tcW w:w="536" w:type="dxa"/>
          </w:tcPr>
          <w:p w:rsidR="00067E69" w:rsidRPr="00E85723" w:rsidRDefault="00067E69" w:rsidP="00DE7ED8">
            <w:pPr>
              <w:spacing w:after="0" w:line="240" w:lineRule="auto"/>
              <w:jc w:val="center"/>
            </w:pPr>
          </w:p>
        </w:tc>
        <w:tc>
          <w:tcPr>
            <w:tcW w:w="553" w:type="dxa"/>
          </w:tcPr>
          <w:p w:rsidR="00067E69" w:rsidRPr="00E85723" w:rsidRDefault="00067E69" w:rsidP="00DE7ED8">
            <w:pPr>
              <w:spacing w:after="0" w:line="240" w:lineRule="auto"/>
              <w:jc w:val="center"/>
            </w:pPr>
          </w:p>
        </w:tc>
        <w:tc>
          <w:tcPr>
            <w:tcW w:w="435" w:type="dxa"/>
            <w:gridSpan w:val="2"/>
          </w:tcPr>
          <w:p w:rsidR="00067E69" w:rsidRPr="00E85723" w:rsidRDefault="00067E69" w:rsidP="00DE7ED8">
            <w:pPr>
              <w:spacing w:after="0" w:line="240" w:lineRule="auto"/>
              <w:jc w:val="center"/>
            </w:pPr>
          </w:p>
        </w:tc>
        <w:tc>
          <w:tcPr>
            <w:tcW w:w="486" w:type="dxa"/>
            <w:gridSpan w:val="2"/>
          </w:tcPr>
          <w:p w:rsidR="00067E69" w:rsidRPr="00E85723" w:rsidRDefault="00067E69" w:rsidP="00DE7ED8">
            <w:pPr>
              <w:spacing w:after="0" w:line="240" w:lineRule="auto"/>
              <w:jc w:val="center"/>
            </w:pPr>
          </w:p>
        </w:tc>
      </w:tr>
      <w:tr w:rsidR="00067E69" w:rsidRPr="00E85723" w:rsidTr="00DE7ED8">
        <w:trPr>
          <w:gridBefore w:val="2"/>
          <w:gridAfter w:val="9"/>
          <w:wBefore w:w="570" w:type="dxa"/>
          <w:wAfter w:w="3550" w:type="dxa"/>
          <w:trHeight w:val="422"/>
        </w:trPr>
        <w:tc>
          <w:tcPr>
            <w:tcW w:w="435" w:type="dxa"/>
          </w:tcPr>
          <w:p w:rsidR="00067E69" w:rsidRPr="00E85723" w:rsidRDefault="00067E69" w:rsidP="00DE7E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 w:rsidRPr="00E85723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c</w:t>
            </w:r>
          </w:p>
        </w:tc>
        <w:tc>
          <w:tcPr>
            <w:tcW w:w="502" w:type="dxa"/>
            <w:gridSpan w:val="2"/>
          </w:tcPr>
          <w:p w:rsidR="00067E69" w:rsidRPr="00E85723" w:rsidRDefault="00067E69" w:rsidP="00DE7ED8">
            <w:pPr>
              <w:spacing w:after="0" w:line="240" w:lineRule="auto"/>
            </w:pPr>
          </w:p>
        </w:tc>
        <w:tc>
          <w:tcPr>
            <w:tcW w:w="536" w:type="dxa"/>
          </w:tcPr>
          <w:p w:rsidR="00067E69" w:rsidRPr="00E85723" w:rsidRDefault="00067E69" w:rsidP="00DE7ED8">
            <w:pPr>
              <w:spacing w:after="0" w:line="240" w:lineRule="auto"/>
            </w:pPr>
          </w:p>
        </w:tc>
        <w:tc>
          <w:tcPr>
            <w:tcW w:w="553" w:type="dxa"/>
          </w:tcPr>
          <w:p w:rsidR="00067E69" w:rsidRPr="00E85723" w:rsidRDefault="00067E69" w:rsidP="00DE7ED8">
            <w:pPr>
              <w:spacing w:after="0" w:line="240" w:lineRule="auto"/>
            </w:pPr>
          </w:p>
        </w:tc>
      </w:tr>
      <w:tr w:rsidR="00067E69" w:rsidRPr="00E85723" w:rsidTr="00DE7ED8">
        <w:trPr>
          <w:gridBefore w:val="5"/>
          <w:gridAfter w:val="6"/>
          <w:wBefore w:w="1507" w:type="dxa"/>
          <w:wAfter w:w="2964" w:type="dxa"/>
          <w:trHeight w:val="428"/>
        </w:trPr>
        <w:tc>
          <w:tcPr>
            <w:tcW w:w="536" w:type="dxa"/>
          </w:tcPr>
          <w:p w:rsidR="00067E69" w:rsidRPr="00E85723" w:rsidRDefault="00067E69" w:rsidP="00DE7E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 w:rsidRPr="00E85723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c</w:t>
            </w:r>
          </w:p>
        </w:tc>
        <w:tc>
          <w:tcPr>
            <w:tcW w:w="553" w:type="dxa"/>
          </w:tcPr>
          <w:p w:rsidR="00067E69" w:rsidRPr="00E85723" w:rsidRDefault="00067E69" w:rsidP="00DE7E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 w:rsidRPr="00E85723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o</w:t>
            </w:r>
          </w:p>
        </w:tc>
        <w:tc>
          <w:tcPr>
            <w:tcW w:w="586" w:type="dxa"/>
            <w:gridSpan w:val="3"/>
          </w:tcPr>
          <w:p w:rsidR="00067E69" w:rsidRPr="00E85723" w:rsidRDefault="00067E69" w:rsidP="00DE7ED8">
            <w:pPr>
              <w:spacing w:after="0" w:line="240" w:lineRule="auto"/>
              <w:jc w:val="center"/>
            </w:pPr>
          </w:p>
        </w:tc>
      </w:tr>
      <w:tr w:rsidR="00067E69" w:rsidRPr="00E85723" w:rsidTr="00DE7ED8">
        <w:trPr>
          <w:gridAfter w:val="9"/>
          <w:wAfter w:w="3550" w:type="dxa"/>
          <w:trHeight w:val="392"/>
        </w:trPr>
        <w:tc>
          <w:tcPr>
            <w:tcW w:w="486" w:type="dxa"/>
          </w:tcPr>
          <w:p w:rsidR="00067E69" w:rsidRPr="00E85723" w:rsidRDefault="00067E69" w:rsidP="00DE7E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 w:rsidRPr="00E85723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c</w:t>
            </w:r>
          </w:p>
        </w:tc>
        <w:tc>
          <w:tcPr>
            <w:tcW w:w="519" w:type="dxa"/>
            <w:gridSpan w:val="2"/>
          </w:tcPr>
          <w:p w:rsidR="00067E69" w:rsidRPr="00E85723" w:rsidRDefault="00067E69" w:rsidP="00DE7ED8">
            <w:pPr>
              <w:spacing w:after="0" w:line="240" w:lineRule="auto"/>
              <w:jc w:val="center"/>
            </w:pPr>
          </w:p>
        </w:tc>
        <w:tc>
          <w:tcPr>
            <w:tcW w:w="485" w:type="dxa"/>
          </w:tcPr>
          <w:p w:rsidR="00067E69" w:rsidRPr="00E85723" w:rsidRDefault="00067E69" w:rsidP="00DE7ED8">
            <w:pPr>
              <w:spacing w:after="0" w:line="240" w:lineRule="auto"/>
              <w:jc w:val="center"/>
            </w:pPr>
          </w:p>
        </w:tc>
        <w:tc>
          <w:tcPr>
            <w:tcW w:w="553" w:type="dxa"/>
            <w:gridSpan w:val="2"/>
          </w:tcPr>
          <w:p w:rsidR="00067E69" w:rsidRPr="00E85723" w:rsidRDefault="00067E69" w:rsidP="00DE7ED8">
            <w:pPr>
              <w:spacing w:after="0" w:line="240" w:lineRule="auto"/>
              <w:jc w:val="center"/>
            </w:pPr>
          </w:p>
        </w:tc>
        <w:tc>
          <w:tcPr>
            <w:tcW w:w="553" w:type="dxa"/>
          </w:tcPr>
          <w:p w:rsidR="00067E69" w:rsidRPr="00E85723" w:rsidRDefault="00067E69" w:rsidP="00DE7ED8">
            <w:pPr>
              <w:spacing w:after="0" w:line="240" w:lineRule="auto"/>
              <w:jc w:val="center"/>
            </w:pPr>
          </w:p>
        </w:tc>
      </w:tr>
    </w:tbl>
    <w:p w:rsidR="00067E69" w:rsidRDefault="00067E69" w:rsidP="00DE7ED8">
      <w:pPr>
        <w:spacing w:after="0" w:line="240" w:lineRule="auto"/>
        <w:jc w:val="center"/>
        <w:rPr>
          <w:lang w:val="ru-RU"/>
        </w:rPr>
      </w:pPr>
    </w:p>
    <w:p w:rsidR="00067E69" w:rsidRPr="00A4403A" w:rsidRDefault="00067E69" w:rsidP="00DE7ED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A4403A">
        <w:rPr>
          <w:rFonts w:ascii="Times New Roman" w:hAnsi="Times New Roman"/>
          <w:b/>
          <w:i/>
          <w:sz w:val="28"/>
          <w:szCs w:val="28"/>
          <w:lang w:val="ru-RU"/>
        </w:rPr>
        <w:t>9. Гра « Хто краще зна</w:t>
      </w:r>
      <w:r w:rsidRPr="00A4403A">
        <w:rPr>
          <w:rFonts w:ascii="Times New Roman" w:hAnsi="Times New Roman"/>
          <w:b/>
          <w:i/>
          <w:sz w:val="28"/>
          <w:szCs w:val="28"/>
        </w:rPr>
        <w:t>є алфавіт?»</w:t>
      </w:r>
    </w:p>
    <w:p w:rsidR="00067E69" w:rsidRDefault="00067E69" w:rsidP="00DE7ED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067E69" w:rsidRPr="00A4403A" w:rsidRDefault="00067E69" w:rsidP="00DE7ED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A4403A">
        <w:rPr>
          <w:rFonts w:ascii="Times New Roman" w:hAnsi="Times New Roman"/>
          <w:b/>
          <w:i/>
          <w:sz w:val="28"/>
          <w:szCs w:val="28"/>
        </w:rPr>
        <w:t>10. Вибири слова на «о». (Даються карточки з словами).</w:t>
      </w:r>
    </w:p>
    <w:p w:rsidR="00067E69" w:rsidRDefault="00067E69" w:rsidP="00DE7ED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067E69" w:rsidRPr="00A4403A" w:rsidRDefault="00067E69" w:rsidP="00DE7ED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A4403A">
        <w:rPr>
          <w:rFonts w:ascii="Times New Roman" w:hAnsi="Times New Roman"/>
          <w:b/>
          <w:i/>
          <w:sz w:val="28"/>
          <w:szCs w:val="28"/>
        </w:rPr>
        <w:t>11. Конкурс мультиплікаторів.</w:t>
      </w:r>
    </w:p>
    <w:p w:rsidR="00067E69" w:rsidRDefault="00067E69" w:rsidP="00DE7ED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067E69" w:rsidRPr="00A4403A" w:rsidRDefault="00067E69" w:rsidP="00DE7ED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A4403A">
        <w:rPr>
          <w:rFonts w:ascii="Times New Roman" w:hAnsi="Times New Roman"/>
          <w:b/>
          <w:i/>
          <w:sz w:val="28"/>
          <w:szCs w:val="28"/>
        </w:rPr>
        <w:t>12. Конкурс « Хто краще знає прислів’я?»</w:t>
      </w:r>
    </w:p>
    <w:p w:rsidR="00067E69" w:rsidRPr="00767609" w:rsidRDefault="00067E69" w:rsidP="00DE7ED8">
      <w:pPr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</w:t>
      </w:r>
      <w:r w:rsidRPr="00767609">
        <w:rPr>
          <w:rFonts w:ascii="Times New Roman" w:hAnsi="Times New Roman"/>
          <w:sz w:val="28"/>
          <w:szCs w:val="28"/>
          <w:lang w:val="fr-FR"/>
        </w:rPr>
        <w:t>Au besoin on connait l’ami</w:t>
      </w:r>
    </w:p>
    <w:p w:rsidR="00067E69" w:rsidRPr="00767609" w:rsidRDefault="00067E69" w:rsidP="00DE7ED8">
      <w:pPr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  <w:r w:rsidRPr="00767609">
        <w:rPr>
          <w:rFonts w:ascii="Times New Roman" w:hAnsi="Times New Roman"/>
          <w:sz w:val="28"/>
          <w:szCs w:val="28"/>
          <w:lang w:val="fr-FR"/>
        </w:rPr>
        <w:t xml:space="preserve">                            Il faut semer pour recolter.</w:t>
      </w:r>
    </w:p>
    <w:p w:rsidR="00067E69" w:rsidRPr="00767609" w:rsidRDefault="00067E69" w:rsidP="00DE7ED8">
      <w:pPr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  <w:r w:rsidRPr="00767609">
        <w:rPr>
          <w:rFonts w:ascii="Times New Roman" w:hAnsi="Times New Roman"/>
          <w:sz w:val="28"/>
          <w:szCs w:val="28"/>
          <w:lang w:val="fr-FR"/>
        </w:rPr>
        <w:t xml:space="preserve">                            Chien qui aboine ne mord pas.</w:t>
      </w:r>
    </w:p>
    <w:p w:rsidR="00067E69" w:rsidRPr="00767609" w:rsidRDefault="00067E69" w:rsidP="00DE7ED8">
      <w:pPr>
        <w:spacing w:after="0" w:line="240" w:lineRule="auto"/>
        <w:rPr>
          <w:rFonts w:ascii="Times New Roman" w:hAnsi="Times New Roman"/>
          <w:i/>
          <w:sz w:val="28"/>
          <w:szCs w:val="28"/>
          <w:lang w:val="fr-FR"/>
        </w:rPr>
      </w:pPr>
    </w:p>
    <w:p w:rsidR="00067E69" w:rsidRPr="00A4403A" w:rsidRDefault="00067E69" w:rsidP="00DE7ED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767609">
        <w:rPr>
          <w:rFonts w:ascii="Times New Roman" w:hAnsi="Times New Roman"/>
          <w:b/>
          <w:i/>
          <w:sz w:val="28"/>
          <w:szCs w:val="28"/>
          <w:lang w:val="ru-RU"/>
        </w:rPr>
        <w:t>13</w:t>
      </w:r>
      <w:r w:rsidRPr="00A4403A">
        <w:rPr>
          <w:rFonts w:ascii="Times New Roman" w:hAnsi="Times New Roman"/>
          <w:b/>
          <w:i/>
          <w:sz w:val="28"/>
          <w:szCs w:val="28"/>
        </w:rPr>
        <w:t>. Конкурс художньої самодіяльності.</w:t>
      </w:r>
    </w:p>
    <w:p w:rsidR="00067E69" w:rsidRDefault="00067E69" w:rsidP="00DE7ED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067E69" w:rsidRPr="00A4403A" w:rsidRDefault="00067E69" w:rsidP="00DE7ED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A4403A">
        <w:rPr>
          <w:rFonts w:ascii="Times New Roman" w:hAnsi="Times New Roman"/>
          <w:b/>
          <w:i/>
          <w:sz w:val="28"/>
          <w:szCs w:val="28"/>
        </w:rPr>
        <w:t>14. Інсценізація. «Червона шапочка», «Теремок», або « Колобок».</w:t>
      </w:r>
    </w:p>
    <w:p w:rsidR="00067E69" w:rsidRDefault="00067E69" w:rsidP="00DE7ED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067E69" w:rsidRDefault="00067E69" w:rsidP="00DE7ED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067E69" w:rsidRPr="00DE7ED8" w:rsidRDefault="00067E69" w:rsidP="00DE7E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67E69" w:rsidRDefault="00067E69" w:rsidP="00DE7ED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7E69" w:rsidRDefault="00067E69" w:rsidP="00DE7ED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67E69" w:rsidRPr="00DE7ED8" w:rsidRDefault="00067E69" w:rsidP="00DE7ED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E7ED8">
        <w:rPr>
          <w:rFonts w:ascii="Times New Roman" w:hAnsi="Times New Roman"/>
          <w:sz w:val="28"/>
          <w:szCs w:val="28"/>
        </w:rPr>
        <w:t xml:space="preserve">Підготувала </w:t>
      </w:r>
    </w:p>
    <w:p w:rsidR="00067E69" w:rsidRPr="00DE7ED8" w:rsidRDefault="00067E69" w:rsidP="00DE7ED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DE7ED8">
        <w:rPr>
          <w:rFonts w:ascii="Times New Roman" w:hAnsi="Times New Roman"/>
          <w:sz w:val="28"/>
          <w:szCs w:val="28"/>
        </w:rPr>
        <w:t>читель французької мови</w:t>
      </w:r>
    </w:p>
    <w:p w:rsidR="00067E69" w:rsidRPr="00DE7ED8" w:rsidRDefault="00067E69" w:rsidP="00DE7ED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E7ED8">
        <w:rPr>
          <w:rFonts w:ascii="Times New Roman" w:hAnsi="Times New Roman"/>
          <w:sz w:val="28"/>
          <w:szCs w:val="28"/>
        </w:rPr>
        <w:t>Чупирянського НВО</w:t>
      </w:r>
    </w:p>
    <w:p w:rsidR="00067E69" w:rsidRPr="00DE7ED8" w:rsidRDefault="00067E69" w:rsidP="00DE7ED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E7ED8">
        <w:rPr>
          <w:rFonts w:ascii="Times New Roman" w:hAnsi="Times New Roman"/>
          <w:sz w:val="28"/>
          <w:szCs w:val="28"/>
        </w:rPr>
        <w:t>«ЗОШ І-ІІ ступенів – дитячий садок»</w:t>
      </w:r>
    </w:p>
    <w:p w:rsidR="00067E69" w:rsidRPr="005A2A9B" w:rsidRDefault="00067E69" w:rsidP="0087264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  <w:r w:rsidRPr="00DE7ED8">
        <w:rPr>
          <w:rFonts w:ascii="Times New Roman" w:hAnsi="Times New Roman"/>
          <w:b/>
          <w:sz w:val="32"/>
          <w:szCs w:val="32"/>
        </w:rPr>
        <w:t>Федчук Галина Олександрівна</w:t>
      </w:r>
    </w:p>
    <w:sectPr w:rsidR="00067E69" w:rsidRPr="005A2A9B" w:rsidSect="00AB12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92981"/>
    <w:multiLevelType w:val="hybridMultilevel"/>
    <w:tmpl w:val="DFF421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4ABA"/>
    <w:rsid w:val="00067E69"/>
    <w:rsid w:val="000A1751"/>
    <w:rsid w:val="000A470C"/>
    <w:rsid w:val="0014234F"/>
    <w:rsid w:val="0019492B"/>
    <w:rsid w:val="001D5878"/>
    <w:rsid w:val="00223BA4"/>
    <w:rsid w:val="002C7EC0"/>
    <w:rsid w:val="00344ABA"/>
    <w:rsid w:val="00441052"/>
    <w:rsid w:val="005A2A9B"/>
    <w:rsid w:val="005F08BC"/>
    <w:rsid w:val="00656519"/>
    <w:rsid w:val="00767609"/>
    <w:rsid w:val="00863D92"/>
    <w:rsid w:val="00872643"/>
    <w:rsid w:val="008C25A2"/>
    <w:rsid w:val="009520D6"/>
    <w:rsid w:val="00985C83"/>
    <w:rsid w:val="00A4403A"/>
    <w:rsid w:val="00AB1202"/>
    <w:rsid w:val="00B54F28"/>
    <w:rsid w:val="00BF38E1"/>
    <w:rsid w:val="00D23973"/>
    <w:rsid w:val="00DE7ED8"/>
    <w:rsid w:val="00E85723"/>
    <w:rsid w:val="00F14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751"/>
    <w:pPr>
      <w:spacing w:after="200" w:line="276" w:lineRule="auto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44ABA"/>
    <w:pPr>
      <w:ind w:left="720"/>
      <w:contextualSpacing/>
    </w:pPr>
  </w:style>
  <w:style w:type="table" w:styleId="LightList">
    <w:name w:val="Light List"/>
    <w:basedOn w:val="TableNormal"/>
    <w:uiPriority w:val="99"/>
    <w:rsid w:val="0019492B"/>
    <w:rPr>
      <w:rFonts w:eastAsia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194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492B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2</Pages>
  <Words>432</Words>
  <Characters>2469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</cp:lastModifiedBy>
  <cp:revision>4</cp:revision>
  <dcterms:created xsi:type="dcterms:W3CDTF">2017-10-25T07:06:00Z</dcterms:created>
  <dcterms:modified xsi:type="dcterms:W3CDTF">2017-10-26T06:03:00Z</dcterms:modified>
</cp:coreProperties>
</file>